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485" w:rsidRPr="00D527AB" w:rsidRDefault="009D065B" w:rsidP="005E5485">
      <w:pPr>
        <w:autoSpaceDE w:val="0"/>
        <w:autoSpaceDN w:val="0"/>
        <w:adjustRightInd w:val="0"/>
        <w:jc w:val="center"/>
        <w:rPr>
          <w:b/>
          <w:w w:val="120"/>
          <w:sz w:val="32"/>
          <w:szCs w:val="32"/>
        </w:rPr>
      </w:pPr>
      <w:r w:rsidRPr="00D527AB">
        <w:rPr>
          <w:b/>
          <w:w w:val="120"/>
          <w:sz w:val="26"/>
          <w:szCs w:val="26"/>
        </w:rPr>
        <w:t xml:space="preserve">Bài </w:t>
      </w:r>
      <w:r w:rsidR="001A2C2B" w:rsidRPr="00D527AB">
        <w:rPr>
          <w:b/>
          <w:w w:val="120"/>
          <w:sz w:val="26"/>
          <w:szCs w:val="26"/>
        </w:rPr>
        <w:t>5</w:t>
      </w:r>
      <w:r w:rsidR="005E5485" w:rsidRPr="00D527AB">
        <w:rPr>
          <w:b/>
          <w:w w:val="120"/>
          <w:sz w:val="26"/>
          <w:szCs w:val="26"/>
        </w:rPr>
        <w:t>.</w:t>
      </w:r>
      <w:r w:rsidR="005E5485" w:rsidRPr="00D527AB">
        <w:rPr>
          <w:b/>
          <w:w w:val="120"/>
          <w:sz w:val="32"/>
          <w:szCs w:val="32"/>
        </w:rPr>
        <w:t xml:space="preserve"> </w:t>
      </w:r>
      <w:r w:rsidRPr="00D527AB">
        <w:rPr>
          <w:b/>
          <w:w w:val="120"/>
          <w:sz w:val="32"/>
          <w:szCs w:val="32"/>
        </w:rPr>
        <w:t>THÉP CACBON</w:t>
      </w:r>
    </w:p>
    <w:p w:rsidR="00D527AB" w:rsidRDefault="00D527AB" w:rsidP="00D527AB">
      <w:pPr>
        <w:tabs>
          <w:tab w:val="left" w:pos="1276"/>
        </w:tabs>
        <w:spacing w:before="120"/>
        <w:ind w:left="2127" w:hanging="1560"/>
        <w:jc w:val="both"/>
        <w:rPr>
          <w:iCs/>
          <w:sz w:val="26"/>
          <w:szCs w:val="26"/>
        </w:rPr>
      </w:pPr>
      <w:r>
        <w:rPr>
          <w:b/>
          <w:sz w:val="26"/>
          <w:szCs w:val="44"/>
        </w:rPr>
        <w:t>Mục tiêu</w:t>
      </w:r>
    </w:p>
    <w:p w:rsidR="002A1DF0" w:rsidRDefault="00D527AB" w:rsidP="00D527AB">
      <w:pPr>
        <w:ind w:left="1800" w:hanging="666"/>
        <w:jc w:val="both"/>
        <w:rPr>
          <w:i/>
          <w:iCs/>
        </w:rPr>
      </w:pPr>
      <w:r>
        <w:rPr>
          <w:i/>
          <w:iCs/>
        </w:rPr>
        <w:t>Qua bài học này, học sinh trình bày được:</w:t>
      </w:r>
    </w:p>
    <w:p w:rsidR="00574C7A" w:rsidRPr="00D527AB" w:rsidRDefault="005E5485" w:rsidP="00967FB4">
      <w:pPr>
        <w:ind w:left="1985"/>
        <w:jc w:val="both"/>
        <w:rPr>
          <w:i/>
          <w:szCs w:val="22"/>
        </w:rPr>
      </w:pPr>
      <w:r w:rsidRPr="00D527AB">
        <w:rPr>
          <w:i/>
          <w:szCs w:val="22"/>
        </w:rPr>
        <w:t xml:space="preserve">- </w:t>
      </w:r>
      <w:r w:rsidR="00D527AB" w:rsidRPr="00D527AB">
        <w:rPr>
          <w:i/>
          <w:szCs w:val="22"/>
        </w:rPr>
        <w:t xml:space="preserve">Khái </w:t>
      </w:r>
      <w:r w:rsidRPr="00D527AB">
        <w:rPr>
          <w:i/>
          <w:szCs w:val="22"/>
        </w:rPr>
        <w:t>niệm v</w:t>
      </w:r>
      <w:r w:rsidR="00D4439A" w:rsidRPr="00D527AB">
        <w:rPr>
          <w:i/>
          <w:szCs w:val="22"/>
        </w:rPr>
        <w:t>à tính chất của thép cacbon.</w:t>
      </w:r>
    </w:p>
    <w:p w:rsidR="005E5485" w:rsidRPr="006D191D" w:rsidRDefault="00574C7A" w:rsidP="00967FB4">
      <w:pPr>
        <w:tabs>
          <w:tab w:val="left" w:pos="-4111"/>
        </w:tabs>
        <w:ind w:left="1985"/>
        <w:jc w:val="both"/>
        <w:rPr>
          <w:i/>
          <w:sz w:val="22"/>
          <w:szCs w:val="22"/>
        </w:rPr>
      </w:pPr>
      <w:r w:rsidRPr="00D527AB">
        <w:rPr>
          <w:i/>
          <w:szCs w:val="22"/>
        </w:rPr>
        <w:t>- Phân loại được một số loại thép theo công dụng và theo chất lượng;</w:t>
      </w:r>
      <w:r w:rsidR="005E5485" w:rsidRPr="00D527AB">
        <w:rPr>
          <w:i/>
          <w:szCs w:val="22"/>
        </w:rPr>
        <w:t xml:space="preserve"> tính chất</w:t>
      </w:r>
      <w:r w:rsidRPr="00D527AB">
        <w:rPr>
          <w:i/>
          <w:szCs w:val="22"/>
        </w:rPr>
        <w:t>,</w:t>
      </w:r>
      <w:r w:rsidR="005E5485" w:rsidRPr="00D527AB">
        <w:rPr>
          <w:i/>
          <w:szCs w:val="22"/>
        </w:rPr>
        <w:t xml:space="preserve"> ký hiệu và phạm vi ứng dụng của chúng.</w:t>
      </w:r>
    </w:p>
    <w:p w:rsidR="005E5485" w:rsidRPr="0063630D" w:rsidRDefault="00D527AB" w:rsidP="0063630D">
      <w:pPr>
        <w:spacing w:before="240" w:after="120"/>
        <w:jc w:val="both"/>
        <w:rPr>
          <w:b/>
          <w:sz w:val="26"/>
        </w:rPr>
      </w:pPr>
      <w:r w:rsidRPr="0063630D">
        <w:rPr>
          <w:b/>
          <w:sz w:val="26"/>
        </w:rPr>
        <w:t>I. KHÁI NIỆM</w:t>
      </w:r>
    </w:p>
    <w:p w:rsidR="007F1A5F" w:rsidRPr="0063630D" w:rsidRDefault="005E5485" w:rsidP="0063630D">
      <w:pPr>
        <w:ind w:firstLine="567"/>
        <w:jc w:val="both"/>
        <w:rPr>
          <w:sz w:val="26"/>
        </w:rPr>
      </w:pPr>
      <w:r w:rsidRPr="0063630D">
        <w:rPr>
          <w:sz w:val="26"/>
        </w:rPr>
        <w:t>Thép cacbon là hợp kim của sắt và cacbon với hàm lượng cacbon n</w:t>
      </w:r>
      <w:r w:rsidR="007F1A5F" w:rsidRPr="0063630D">
        <w:rPr>
          <w:sz w:val="26"/>
        </w:rPr>
        <w:t>hỏ hơn 2,14% và lớn hơn 0,006%.</w:t>
      </w:r>
    </w:p>
    <w:p w:rsidR="005E5485" w:rsidRPr="0063630D" w:rsidRDefault="00076D9B" w:rsidP="0063630D">
      <w:pPr>
        <w:ind w:firstLine="567"/>
        <w:jc w:val="both"/>
        <w:rPr>
          <w:sz w:val="26"/>
        </w:rPr>
      </w:pPr>
      <w:r w:rsidRPr="0063630D">
        <w:rPr>
          <w:sz w:val="26"/>
        </w:rPr>
        <w:t xml:space="preserve">Thực </w:t>
      </w:r>
      <w:r w:rsidR="005E5485" w:rsidRPr="0063630D">
        <w:rPr>
          <w:sz w:val="26"/>
        </w:rPr>
        <w:t>tế</w:t>
      </w:r>
      <w:r w:rsidRPr="0063630D">
        <w:rPr>
          <w:sz w:val="26"/>
        </w:rPr>
        <w:t>,</w:t>
      </w:r>
      <w:r w:rsidR="005E5485" w:rsidRPr="0063630D">
        <w:rPr>
          <w:sz w:val="26"/>
        </w:rPr>
        <w:t xml:space="preserve"> </w:t>
      </w:r>
      <w:r w:rsidRPr="0063630D">
        <w:rPr>
          <w:sz w:val="26"/>
        </w:rPr>
        <w:t xml:space="preserve">trong </w:t>
      </w:r>
      <w:r w:rsidR="005E5485" w:rsidRPr="0063630D">
        <w:rPr>
          <w:sz w:val="26"/>
        </w:rPr>
        <w:t>th</w:t>
      </w:r>
      <w:r w:rsidR="00DD5DDE" w:rsidRPr="0063630D">
        <w:rPr>
          <w:sz w:val="26"/>
        </w:rPr>
        <w:t>ép cacbon luôn có mặt một số</w:t>
      </w:r>
      <w:r w:rsidR="005E5485" w:rsidRPr="0063630D">
        <w:rPr>
          <w:sz w:val="26"/>
        </w:rPr>
        <w:t xml:space="preserve"> ít các nguyên tố khác như Mn, Si, Cu, Cr, P, S</w:t>
      </w:r>
      <w:r w:rsidRPr="0063630D">
        <w:rPr>
          <w:sz w:val="26"/>
        </w:rPr>
        <w:t xml:space="preserve"> v.v</w:t>
      </w:r>
      <w:r w:rsidR="005E5485" w:rsidRPr="0063630D">
        <w:rPr>
          <w:sz w:val="26"/>
        </w:rPr>
        <w:t>…</w:t>
      </w:r>
      <w:r w:rsidR="007F1A5F" w:rsidRPr="0063630D">
        <w:rPr>
          <w:sz w:val="26"/>
        </w:rPr>
        <w:t xml:space="preserve"> </w:t>
      </w:r>
      <w:r w:rsidR="005E5485" w:rsidRPr="0063630D">
        <w:rPr>
          <w:sz w:val="26"/>
        </w:rPr>
        <w:t>Ngoài</w:t>
      </w:r>
      <w:r w:rsidR="00C3069D" w:rsidRPr="0063630D">
        <w:rPr>
          <w:sz w:val="26"/>
        </w:rPr>
        <w:t xml:space="preserve"> hai</w:t>
      </w:r>
      <w:r w:rsidR="005E5485" w:rsidRPr="0063630D">
        <w:rPr>
          <w:sz w:val="26"/>
        </w:rPr>
        <w:t xml:space="preserve"> nguyên tố P và S là </w:t>
      </w:r>
      <w:r w:rsidR="00C3069D" w:rsidRPr="0063630D">
        <w:rPr>
          <w:sz w:val="26"/>
        </w:rPr>
        <w:t>hai</w:t>
      </w:r>
      <w:r w:rsidR="005E5485" w:rsidRPr="0063630D">
        <w:rPr>
          <w:sz w:val="26"/>
        </w:rPr>
        <w:t xml:space="preserve"> nguyên tố có hại, P làm cho thép dòn ở nhiệt độ thường </w:t>
      </w:r>
      <w:r w:rsidR="001C45BF" w:rsidRPr="0063630D">
        <w:rPr>
          <w:sz w:val="26"/>
        </w:rPr>
        <w:t xml:space="preserve">(dòn nguội) </w:t>
      </w:r>
      <w:r w:rsidR="005E5485" w:rsidRPr="0063630D">
        <w:rPr>
          <w:sz w:val="26"/>
        </w:rPr>
        <w:t>do tạo thành Fe</w:t>
      </w:r>
      <w:r w:rsidR="005E5485" w:rsidRPr="0063630D">
        <w:rPr>
          <w:sz w:val="26"/>
          <w:vertAlign w:val="subscript"/>
        </w:rPr>
        <w:t>3</w:t>
      </w:r>
      <w:r w:rsidR="005E5485" w:rsidRPr="0063630D">
        <w:rPr>
          <w:sz w:val="26"/>
        </w:rPr>
        <w:t xml:space="preserve">P (phốtphít), S làm cho thép bị nứt ở nhiệt độ cao </w:t>
      </w:r>
      <w:r w:rsidR="001C45BF" w:rsidRPr="0063630D">
        <w:rPr>
          <w:sz w:val="26"/>
        </w:rPr>
        <w:t xml:space="preserve">(dòn nóng) </w:t>
      </w:r>
      <w:r w:rsidR="005E5485" w:rsidRPr="0063630D">
        <w:rPr>
          <w:sz w:val="26"/>
        </w:rPr>
        <w:t>c</w:t>
      </w:r>
      <w:r w:rsidR="004512A7" w:rsidRPr="0063630D">
        <w:rPr>
          <w:sz w:val="26"/>
        </w:rPr>
        <w:t>ần phải khống chế nhỏ hơn 0,06%. C</w:t>
      </w:r>
      <w:r w:rsidR="005E5485" w:rsidRPr="0063630D">
        <w:rPr>
          <w:sz w:val="26"/>
        </w:rPr>
        <w:t xml:space="preserve">ác </w:t>
      </w:r>
      <w:r w:rsidR="004512A7" w:rsidRPr="0063630D">
        <w:rPr>
          <w:sz w:val="26"/>
        </w:rPr>
        <w:t>ng</w:t>
      </w:r>
      <w:r w:rsidR="005E5485" w:rsidRPr="0063630D">
        <w:rPr>
          <w:sz w:val="26"/>
        </w:rPr>
        <w:t>uyên tố còn lại như Mn, Si, Cr</w:t>
      </w:r>
      <w:r w:rsidR="00BE2AF3" w:rsidRPr="0063630D">
        <w:rPr>
          <w:sz w:val="26"/>
        </w:rPr>
        <w:t xml:space="preserve"> v.v</w:t>
      </w:r>
      <w:r w:rsidR="005E5485" w:rsidRPr="0063630D">
        <w:rPr>
          <w:sz w:val="26"/>
        </w:rPr>
        <w:t>… có tác dụng</w:t>
      </w:r>
      <w:r w:rsidR="00810ADC" w:rsidRPr="0063630D">
        <w:rPr>
          <w:sz w:val="26"/>
        </w:rPr>
        <w:t xml:space="preserve"> làm tăng cơ tính của thép với hàm lượng </w:t>
      </w:r>
      <w:r w:rsidR="0046471B" w:rsidRPr="0063630D">
        <w:rPr>
          <w:sz w:val="26"/>
        </w:rPr>
        <w:t>Mn</w:t>
      </w:r>
      <w:r w:rsidR="001E15EC">
        <w:rPr>
          <w:sz w:val="26"/>
        </w:rPr>
        <w:t xml:space="preserve"> </w:t>
      </w:r>
      <w:r w:rsidR="00810ADC" w:rsidRPr="0063630D">
        <w:rPr>
          <w:sz w:val="26"/>
        </w:rPr>
        <w:t>(</w:t>
      </w:r>
      <w:r w:rsidR="005E5485" w:rsidRPr="0063630D">
        <w:rPr>
          <w:sz w:val="26"/>
        </w:rPr>
        <w:t>0,5-0,8</w:t>
      </w:r>
      <w:r w:rsidR="00810ADC" w:rsidRPr="0063630D">
        <w:rPr>
          <w:sz w:val="26"/>
        </w:rPr>
        <w:t>)</w:t>
      </w:r>
      <w:r w:rsidR="0046471B" w:rsidRPr="0063630D">
        <w:rPr>
          <w:sz w:val="26"/>
        </w:rPr>
        <w:t>%, Si</w:t>
      </w:r>
      <w:r w:rsidR="001E15EC">
        <w:rPr>
          <w:sz w:val="26"/>
        </w:rPr>
        <w:t xml:space="preserve"> </w:t>
      </w:r>
      <w:r w:rsidR="00810ADC" w:rsidRPr="0063630D">
        <w:rPr>
          <w:sz w:val="26"/>
        </w:rPr>
        <w:t>(</w:t>
      </w:r>
      <w:r w:rsidR="005E5485" w:rsidRPr="0063630D">
        <w:rPr>
          <w:sz w:val="26"/>
        </w:rPr>
        <w:t>0,3-0,6</w:t>
      </w:r>
      <w:r w:rsidR="00810ADC" w:rsidRPr="0063630D">
        <w:rPr>
          <w:sz w:val="26"/>
        </w:rPr>
        <w:t>)</w:t>
      </w:r>
      <w:r w:rsidR="004512A7" w:rsidRPr="0063630D">
        <w:rPr>
          <w:sz w:val="26"/>
        </w:rPr>
        <w:t>%</w:t>
      </w:r>
      <w:r w:rsidR="00BE2AF3" w:rsidRPr="0063630D">
        <w:rPr>
          <w:sz w:val="26"/>
        </w:rPr>
        <w:t xml:space="preserve"> nhưng</w:t>
      </w:r>
      <w:r w:rsidR="00F807F0" w:rsidRPr="0063630D">
        <w:rPr>
          <w:sz w:val="26"/>
        </w:rPr>
        <w:t xml:space="preserve"> </w:t>
      </w:r>
      <w:r w:rsidR="005E5485" w:rsidRPr="0063630D">
        <w:rPr>
          <w:sz w:val="26"/>
        </w:rPr>
        <w:t xml:space="preserve">không </w:t>
      </w:r>
      <w:r w:rsidR="00810ADC" w:rsidRPr="0063630D">
        <w:rPr>
          <w:sz w:val="26"/>
        </w:rPr>
        <w:t xml:space="preserve">nên cho nhiều </w:t>
      </w:r>
      <w:r w:rsidR="00F807F0" w:rsidRPr="0063630D">
        <w:rPr>
          <w:sz w:val="26"/>
        </w:rPr>
        <w:t xml:space="preserve">sẽ làm </w:t>
      </w:r>
      <w:r w:rsidR="005E5485" w:rsidRPr="0063630D">
        <w:rPr>
          <w:sz w:val="26"/>
        </w:rPr>
        <w:t xml:space="preserve">ảnh hưởng đến </w:t>
      </w:r>
      <w:r w:rsidR="00F807F0" w:rsidRPr="0063630D">
        <w:rPr>
          <w:sz w:val="26"/>
        </w:rPr>
        <w:t xml:space="preserve">tính công nghệ của </w:t>
      </w:r>
      <w:r w:rsidR="005E5485" w:rsidRPr="0063630D">
        <w:rPr>
          <w:sz w:val="26"/>
        </w:rPr>
        <w:t>thép cacbon</w:t>
      </w:r>
      <w:r w:rsidR="004512A7" w:rsidRPr="0063630D">
        <w:rPr>
          <w:sz w:val="26"/>
        </w:rPr>
        <w:t>.</w:t>
      </w:r>
    </w:p>
    <w:p w:rsidR="005E5485" w:rsidRPr="0063630D" w:rsidRDefault="005E5485" w:rsidP="0063630D">
      <w:pPr>
        <w:spacing w:before="120"/>
        <w:ind w:firstLine="567"/>
        <w:jc w:val="both"/>
        <w:rPr>
          <w:sz w:val="26"/>
        </w:rPr>
      </w:pPr>
      <w:r w:rsidRPr="0063630D">
        <w:rPr>
          <w:sz w:val="26"/>
        </w:rPr>
        <w:t xml:space="preserve">Cacbon là nguyên tố ảnh hưởng quan trọng nhất đến tổ chức </w:t>
      </w:r>
      <w:r w:rsidR="00BA7923" w:rsidRPr="0063630D">
        <w:rPr>
          <w:sz w:val="26"/>
        </w:rPr>
        <w:t xml:space="preserve">và tính chất của thép cacbon. Khi hàm lượng C tăng lên, lượng xementit </w:t>
      </w:r>
      <w:r w:rsidRPr="0063630D">
        <w:rPr>
          <w:sz w:val="26"/>
        </w:rPr>
        <w:t>tăng lên, độ bền, độ cứng c</w:t>
      </w:r>
      <w:r w:rsidR="00AC00B3" w:rsidRPr="0063630D">
        <w:rPr>
          <w:sz w:val="26"/>
        </w:rPr>
        <w:t>ũng tăng lên, độ dẻo</w:t>
      </w:r>
      <w:r w:rsidR="00B9212E" w:rsidRPr="0063630D">
        <w:rPr>
          <w:sz w:val="26"/>
        </w:rPr>
        <w:t xml:space="preserve"> và độ</w:t>
      </w:r>
      <w:r w:rsidR="00BA7923" w:rsidRPr="0063630D">
        <w:rPr>
          <w:sz w:val="26"/>
        </w:rPr>
        <w:t xml:space="preserve"> dai</w:t>
      </w:r>
      <w:r w:rsidR="00AC00B3" w:rsidRPr="0063630D">
        <w:rPr>
          <w:sz w:val="26"/>
        </w:rPr>
        <w:t xml:space="preserve"> giảm đi. Đ</w:t>
      </w:r>
      <w:r w:rsidRPr="0063630D">
        <w:rPr>
          <w:sz w:val="26"/>
        </w:rPr>
        <w:t xml:space="preserve">ộ bền cao nhất ứng với </w:t>
      </w:r>
      <w:r w:rsidR="00BA7923" w:rsidRPr="0063630D">
        <w:rPr>
          <w:sz w:val="26"/>
        </w:rPr>
        <w:t xml:space="preserve">hàm lượng </w:t>
      </w:r>
      <w:r w:rsidRPr="0063630D">
        <w:rPr>
          <w:sz w:val="26"/>
        </w:rPr>
        <w:t xml:space="preserve">C khoảng 1%, khi </w:t>
      </w:r>
      <w:r w:rsidR="00BA7923" w:rsidRPr="0063630D">
        <w:rPr>
          <w:sz w:val="26"/>
        </w:rPr>
        <w:t xml:space="preserve">hàm lượng </w:t>
      </w:r>
      <w:r w:rsidRPr="0063630D">
        <w:rPr>
          <w:sz w:val="26"/>
        </w:rPr>
        <w:t xml:space="preserve">C &gt; 1% trong thép sẽ xuất hiện thêm pha </w:t>
      </w:r>
      <w:r w:rsidR="00BA7923" w:rsidRPr="0063630D">
        <w:rPr>
          <w:sz w:val="26"/>
        </w:rPr>
        <w:t xml:space="preserve">xementit </w:t>
      </w:r>
      <w:r w:rsidRPr="0063630D">
        <w:rPr>
          <w:sz w:val="26"/>
        </w:rPr>
        <w:t xml:space="preserve">thứ </w:t>
      </w:r>
      <w:r w:rsidR="002D0B83" w:rsidRPr="0063630D">
        <w:rPr>
          <w:sz w:val="26"/>
        </w:rPr>
        <w:t>hai</w:t>
      </w:r>
      <w:r w:rsidRPr="0063630D">
        <w:rPr>
          <w:sz w:val="26"/>
        </w:rPr>
        <w:t xml:space="preserve"> dạng lưới</w:t>
      </w:r>
      <w:r w:rsidR="00BA7923" w:rsidRPr="0063630D">
        <w:rPr>
          <w:sz w:val="26"/>
        </w:rPr>
        <w:t>, cản trở khả năng biến dạng dẻo,</w:t>
      </w:r>
      <w:r w:rsidRPr="0063630D">
        <w:rPr>
          <w:sz w:val="26"/>
        </w:rPr>
        <w:t xml:space="preserve"> tạo điều kiện cho sự xuất hiện vết nứt làm giảm độ bền của thép</w:t>
      </w:r>
      <w:r w:rsidR="00BA7923" w:rsidRPr="0063630D">
        <w:rPr>
          <w:sz w:val="26"/>
        </w:rPr>
        <w:t>.</w:t>
      </w:r>
    </w:p>
    <w:p w:rsidR="005E5485" w:rsidRPr="0063630D" w:rsidRDefault="0082241D" w:rsidP="0063630D">
      <w:pPr>
        <w:spacing w:before="120"/>
        <w:ind w:firstLine="567"/>
        <w:jc w:val="both"/>
        <w:rPr>
          <w:sz w:val="26"/>
        </w:rPr>
      </w:pPr>
      <w:r w:rsidRPr="0063630D">
        <w:rPr>
          <w:sz w:val="26"/>
        </w:rPr>
        <w:t xml:space="preserve">Thép cacbon có </w:t>
      </w:r>
      <w:r w:rsidR="005E5485" w:rsidRPr="0063630D">
        <w:rPr>
          <w:sz w:val="26"/>
        </w:rPr>
        <w:t>ưu điểm là giá thành rẻ, có cơ tính nhất định</w:t>
      </w:r>
      <w:r w:rsidR="007B1141" w:rsidRPr="0063630D">
        <w:rPr>
          <w:sz w:val="26"/>
        </w:rPr>
        <w:t xml:space="preserve"> đủ để</w:t>
      </w:r>
      <w:r w:rsidR="005E5485" w:rsidRPr="0063630D">
        <w:rPr>
          <w:sz w:val="26"/>
        </w:rPr>
        <w:t xml:space="preserve"> chế tạo các chi tiết máy </w:t>
      </w:r>
      <w:r w:rsidR="00BA7923" w:rsidRPr="0063630D">
        <w:rPr>
          <w:sz w:val="26"/>
        </w:rPr>
        <w:t>nhỏ và không quan trọng, có tính</w:t>
      </w:r>
      <w:r w:rsidR="005E5485" w:rsidRPr="0063630D">
        <w:rPr>
          <w:sz w:val="26"/>
        </w:rPr>
        <w:t xml:space="preserve"> công nghệ (tính đúc, tính hàn, tính cắt gọt) tốt hơn thép hợp kim</w:t>
      </w:r>
      <w:r w:rsidR="00BA7923" w:rsidRPr="0063630D">
        <w:rPr>
          <w:sz w:val="26"/>
        </w:rPr>
        <w:t>.</w:t>
      </w:r>
    </w:p>
    <w:p w:rsidR="0082241D" w:rsidRPr="0063630D" w:rsidRDefault="0082241D" w:rsidP="0063630D">
      <w:pPr>
        <w:spacing w:before="120"/>
        <w:ind w:firstLine="567"/>
        <w:jc w:val="both"/>
        <w:rPr>
          <w:sz w:val="26"/>
        </w:rPr>
      </w:pPr>
      <w:r w:rsidRPr="0063630D">
        <w:rPr>
          <w:sz w:val="26"/>
        </w:rPr>
        <w:t>Thép cacbon có như</w:t>
      </w:r>
      <w:r w:rsidR="000C587A" w:rsidRPr="0063630D">
        <w:rPr>
          <w:sz w:val="26"/>
        </w:rPr>
        <w:t xml:space="preserve">ợc điểm là </w:t>
      </w:r>
      <w:r w:rsidR="005A1A17" w:rsidRPr="0063630D">
        <w:rPr>
          <w:sz w:val="26"/>
        </w:rPr>
        <w:t xml:space="preserve">tính </w:t>
      </w:r>
      <w:r w:rsidR="000C587A" w:rsidRPr="0063630D">
        <w:rPr>
          <w:sz w:val="26"/>
        </w:rPr>
        <w:t>thấm tôi và</w:t>
      </w:r>
      <w:r w:rsidRPr="0063630D">
        <w:rPr>
          <w:sz w:val="26"/>
        </w:rPr>
        <w:t xml:space="preserve"> tính c</w:t>
      </w:r>
      <w:r w:rsidR="00BA7923" w:rsidRPr="0063630D">
        <w:rPr>
          <w:sz w:val="26"/>
        </w:rPr>
        <w:t>hịu nóng thấp.</w:t>
      </w:r>
    </w:p>
    <w:p w:rsidR="00AC00B3" w:rsidRPr="0063630D" w:rsidRDefault="0063630D" w:rsidP="0063630D">
      <w:pPr>
        <w:spacing w:before="120" w:after="120"/>
        <w:jc w:val="both"/>
        <w:rPr>
          <w:b/>
          <w:sz w:val="26"/>
        </w:rPr>
      </w:pPr>
      <w:r w:rsidRPr="0063630D">
        <w:rPr>
          <w:b/>
          <w:sz w:val="26"/>
        </w:rPr>
        <w:t xml:space="preserve">II. PHÂN LOẠI </w:t>
      </w:r>
    </w:p>
    <w:p w:rsidR="00677F2A" w:rsidRPr="0063630D" w:rsidRDefault="00677F2A" w:rsidP="0063630D">
      <w:pPr>
        <w:ind w:firstLine="567"/>
        <w:jc w:val="both"/>
        <w:rPr>
          <w:sz w:val="26"/>
        </w:rPr>
      </w:pPr>
      <w:r w:rsidRPr="0063630D">
        <w:rPr>
          <w:sz w:val="26"/>
        </w:rPr>
        <w:t>Có n</w:t>
      </w:r>
      <w:r w:rsidR="00F401C3" w:rsidRPr="0063630D">
        <w:rPr>
          <w:sz w:val="26"/>
        </w:rPr>
        <w:t>hiều cách phân loại thép cacbon -</w:t>
      </w:r>
      <w:r w:rsidRPr="0063630D">
        <w:rPr>
          <w:sz w:val="26"/>
        </w:rPr>
        <w:t xml:space="preserve"> phân loại theo công dụng</w:t>
      </w:r>
      <w:r w:rsidR="008852AC" w:rsidRPr="0063630D">
        <w:rPr>
          <w:sz w:val="26"/>
        </w:rPr>
        <w:t>,</w:t>
      </w:r>
      <w:r w:rsidRPr="0063630D">
        <w:rPr>
          <w:sz w:val="26"/>
        </w:rPr>
        <w:t xml:space="preserve"> </w:t>
      </w:r>
      <w:r w:rsidR="008852AC" w:rsidRPr="0063630D">
        <w:rPr>
          <w:sz w:val="26"/>
        </w:rPr>
        <w:t xml:space="preserve">phân loại theo chất lượng </w:t>
      </w:r>
      <w:r w:rsidRPr="0063630D">
        <w:rPr>
          <w:sz w:val="26"/>
        </w:rPr>
        <w:t xml:space="preserve">và </w:t>
      </w:r>
      <w:r w:rsidR="007B1141" w:rsidRPr="0063630D">
        <w:rPr>
          <w:sz w:val="26"/>
        </w:rPr>
        <w:t xml:space="preserve">ngoài ra còn </w:t>
      </w:r>
      <w:r w:rsidRPr="0063630D">
        <w:rPr>
          <w:sz w:val="26"/>
        </w:rPr>
        <w:t>phân loại theo thành phần cacbon.</w:t>
      </w:r>
    </w:p>
    <w:p w:rsidR="003D7AE9" w:rsidRPr="0063630D" w:rsidRDefault="0063630D" w:rsidP="0063630D">
      <w:pPr>
        <w:spacing w:before="120" w:after="120"/>
        <w:ind w:firstLine="567"/>
        <w:jc w:val="both"/>
        <w:rPr>
          <w:b/>
          <w:i/>
          <w:sz w:val="26"/>
        </w:rPr>
      </w:pPr>
      <w:r>
        <w:rPr>
          <w:b/>
          <w:i/>
          <w:sz w:val="26"/>
        </w:rPr>
        <w:t>1.</w:t>
      </w:r>
      <w:r w:rsidR="003D7AE9" w:rsidRPr="0063630D">
        <w:rPr>
          <w:b/>
          <w:i/>
          <w:sz w:val="26"/>
        </w:rPr>
        <w:t xml:space="preserve"> Phân loại theo công dụng</w:t>
      </w:r>
    </w:p>
    <w:p w:rsidR="003D7AE9" w:rsidRPr="0063630D" w:rsidRDefault="0063630D" w:rsidP="0063630D">
      <w:pPr>
        <w:spacing w:after="120"/>
        <w:ind w:firstLine="851"/>
        <w:jc w:val="both"/>
        <w:rPr>
          <w:b/>
          <w:i/>
          <w:sz w:val="26"/>
        </w:rPr>
      </w:pPr>
      <w:r>
        <w:rPr>
          <w:b/>
          <w:i/>
          <w:sz w:val="26"/>
        </w:rPr>
        <w:t>1.1</w:t>
      </w:r>
      <w:r w:rsidR="003D7AE9" w:rsidRPr="0063630D">
        <w:rPr>
          <w:b/>
          <w:i/>
          <w:sz w:val="26"/>
        </w:rPr>
        <w:t>. Thép cacbon xây dựng</w:t>
      </w:r>
    </w:p>
    <w:p w:rsidR="003D7AE9" w:rsidRPr="0063630D" w:rsidRDefault="003D7AE9" w:rsidP="001E15EC">
      <w:pPr>
        <w:ind w:left="1134" w:firstLine="567"/>
        <w:jc w:val="both"/>
        <w:rPr>
          <w:sz w:val="26"/>
        </w:rPr>
      </w:pPr>
      <w:r w:rsidRPr="0063630D">
        <w:rPr>
          <w:sz w:val="26"/>
        </w:rPr>
        <w:t xml:space="preserve">Chủ yếu </w:t>
      </w:r>
      <w:r w:rsidR="00917E2F" w:rsidRPr="0063630D">
        <w:rPr>
          <w:sz w:val="26"/>
        </w:rPr>
        <w:t>dù</w:t>
      </w:r>
      <w:r w:rsidRPr="0063630D">
        <w:rPr>
          <w:sz w:val="26"/>
        </w:rPr>
        <w:t>ng trong các kết cấu xây dựng.</w:t>
      </w:r>
    </w:p>
    <w:p w:rsidR="00677F2A" w:rsidRPr="0063630D" w:rsidRDefault="0063630D" w:rsidP="0063630D">
      <w:pPr>
        <w:spacing w:before="120" w:after="120"/>
        <w:ind w:firstLine="851"/>
        <w:jc w:val="both"/>
        <w:rPr>
          <w:b/>
          <w:i/>
          <w:sz w:val="26"/>
        </w:rPr>
      </w:pPr>
      <w:r>
        <w:rPr>
          <w:b/>
          <w:i/>
          <w:sz w:val="26"/>
        </w:rPr>
        <w:t>1.2</w:t>
      </w:r>
      <w:r w:rsidR="00677F2A" w:rsidRPr="0063630D">
        <w:rPr>
          <w:b/>
          <w:i/>
          <w:sz w:val="26"/>
        </w:rPr>
        <w:t xml:space="preserve">. </w:t>
      </w:r>
      <w:r w:rsidR="005E5485" w:rsidRPr="0063630D">
        <w:rPr>
          <w:b/>
          <w:i/>
          <w:sz w:val="26"/>
        </w:rPr>
        <w:t>Thép</w:t>
      </w:r>
      <w:r w:rsidR="00795BA0" w:rsidRPr="0063630D">
        <w:rPr>
          <w:b/>
          <w:i/>
          <w:sz w:val="26"/>
        </w:rPr>
        <w:t xml:space="preserve"> </w:t>
      </w:r>
      <w:r w:rsidR="005E5485" w:rsidRPr="0063630D">
        <w:rPr>
          <w:b/>
          <w:i/>
          <w:sz w:val="26"/>
        </w:rPr>
        <w:t>cacbon kết cấu</w:t>
      </w:r>
    </w:p>
    <w:p w:rsidR="002C3658" w:rsidRPr="0063630D" w:rsidRDefault="00677F2A" w:rsidP="0063630D">
      <w:pPr>
        <w:ind w:firstLine="1276"/>
        <w:jc w:val="both"/>
        <w:rPr>
          <w:i/>
          <w:sz w:val="26"/>
        </w:rPr>
      </w:pPr>
      <w:r w:rsidRPr="0063630D">
        <w:rPr>
          <w:i/>
          <w:sz w:val="26"/>
        </w:rPr>
        <w:t xml:space="preserve">a. </w:t>
      </w:r>
      <w:r w:rsidR="002C3658" w:rsidRPr="0063630D">
        <w:rPr>
          <w:i/>
          <w:sz w:val="26"/>
        </w:rPr>
        <w:t>Định nghĩa</w:t>
      </w:r>
    </w:p>
    <w:p w:rsidR="005E5485" w:rsidRPr="0063630D" w:rsidRDefault="002C3658" w:rsidP="0063630D">
      <w:pPr>
        <w:spacing w:before="120"/>
        <w:ind w:left="1276" w:firstLine="567"/>
        <w:jc w:val="both"/>
        <w:rPr>
          <w:sz w:val="26"/>
        </w:rPr>
      </w:pPr>
      <w:r w:rsidRPr="0063630D">
        <w:rPr>
          <w:sz w:val="26"/>
        </w:rPr>
        <w:t xml:space="preserve">Thép </w:t>
      </w:r>
      <w:r w:rsidR="005E5485" w:rsidRPr="0063630D">
        <w:rPr>
          <w:sz w:val="26"/>
        </w:rPr>
        <w:t>cacbon kết cấu là thép cacbon có hàm lượng cacbon nhỏ hơn 0,7% và có chất lượng tốt (có nghĩa là hàm l</w:t>
      </w:r>
      <w:r w:rsidR="001E15EC">
        <w:rPr>
          <w:sz w:val="26"/>
        </w:rPr>
        <w:t>ượng S</w:t>
      </w:r>
      <w:r w:rsidR="005E5485" w:rsidRPr="0063630D">
        <w:rPr>
          <w:sz w:val="26"/>
        </w:rPr>
        <w:t xml:space="preserve"> </w:t>
      </w:r>
      <w:r w:rsidR="001E15EC">
        <w:rPr>
          <w:sz w:val="26"/>
        </w:rPr>
        <w:t xml:space="preserve">≤ </w:t>
      </w:r>
      <w:r w:rsidR="005E5485" w:rsidRPr="0063630D">
        <w:rPr>
          <w:sz w:val="26"/>
        </w:rPr>
        <w:t>0</w:t>
      </w:r>
      <w:r w:rsidR="001E15EC">
        <w:rPr>
          <w:sz w:val="26"/>
        </w:rPr>
        <w:t xml:space="preserve">,04%, hàm lượng P </w:t>
      </w:r>
      <w:r w:rsidR="001E15EC">
        <w:rPr>
          <w:sz w:val="26"/>
        </w:rPr>
        <w:sym w:font="Symbol" w:char="F03C"/>
      </w:r>
      <w:r w:rsidR="005E5485" w:rsidRPr="0063630D">
        <w:rPr>
          <w:sz w:val="26"/>
        </w:rPr>
        <w:t xml:space="preserve"> 0,035%)</w:t>
      </w:r>
      <w:r w:rsidR="00917E2F" w:rsidRPr="0063630D">
        <w:rPr>
          <w:sz w:val="26"/>
        </w:rPr>
        <w:t>.</w:t>
      </w:r>
    </w:p>
    <w:p w:rsidR="005E5485" w:rsidRPr="0063630D" w:rsidRDefault="00677F2A" w:rsidP="0063630D">
      <w:pPr>
        <w:spacing w:before="120"/>
        <w:ind w:firstLine="1276"/>
        <w:jc w:val="both"/>
        <w:rPr>
          <w:i/>
          <w:sz w:val="26"/>
        </w:rPr>
      </w:pPr>
      <w:r w:rsidRPr="0063630D">
        <w:rPr>
          <w:i/>
          <w:sz w:val="26"/>
        </w:rPr>
        <w:t xml:space="preserve">b. </w:t>
      </w:r>
      <w:r w:rsidR="00D8045E" w:rsidRPr="0063630D">
        <w:rPr>
          <w:i/>
          <w:sz w:val="26"/>
        </w:rPr>
        <w:t xml:space="preserve">Tính chất </w:t>
      </w:r>
      <w:r w:rsidR="00F36E9A" w:rsidRPr="0063630D">
        <w:rPr>
          <w:i/>
          <w:sz w:val="26"/>
        </w:rPr>
        <w:t>– Phạm vi</w:t>
      </w:r>
      <w:r w:rsidR="00D8045E" w:rsidRPr="0063630D">
        <w:rPr>
          <w:i/>
          <w:sz w:val="26"/>
        </w:rPr>
        <w:t xml:space="preserve"> </w:t>
      </w:r>
      <w:r w:rsidR="00F36E9A" w:rsidRPr="0063630D">
        <w:rPr>
          <w:i/>
          <w:sz w:val="26"/>
        </w:rPr>
        <w:t>ứ</w:t>
      </w:r>
      <w:r w:rsidR="005E5485" w:rsidRPr="0063630D">
        <w:rPr>
          <w:i/>
          <w:sz w:val="26"/>
        </w:rPr>
        <w:t>ng dụng</w:t>
      </w:r>
    </w:p>
    <w:p w:rsidR="005E5485" w:rsidRPr="0063630D" w:rsidRDefault="003D7AE9" w:rsidP="0063630D">
      <w:pPr>
        <w:spacing w:before="120"/>
        <w:ind w:left="1276" w:firstLine="567"/>
        <w:jc w:val="both"/>
        <w:rPr>
          <w:sz w:val="26"/>
        </w:rPr>
      </w:pPr>
      <w:r w:rsidRPr="0063630D">
        <w:rPr>
          <w:sz w:val="26"/>
        </w:rPr>
        <w:t xml:space="preserve">- </w:t>
      </w:r>
      <w:r w:rsidR="00677F2A" w:rsidRPr="0063630D">
        <w:rPr>
          <w:sz w:val="26"/>
        </w:rPr>
        <w:t>Thép có hàm lượng cacbon thấp (&lt;</w:t>
      </w:r>
      <w:r w:rsidR="00A53CF5" w:rsidRPr="0063630D">
        <w:rPr>
          <w:sz w:val="26"/>
        </w:rPr>
        <w:t xml:space="preserve"> </w:t>
      </w:r>
      <w:r w:rsidR="00677F2A" w:rsidRPr="0063630D">
        <w:rPr>
          <w:sz w:val="26"/>
        </w:rPr>
        <w:t>0,25%)</w:t>
      </w:r>
      <w:r w:rsidR="00DA6F19" w:rsidRPr="0063630D">
        <w:rPr>
          <w:sz w:val="26"/>
        </w:rPr>
        <w:t xml:space="preserve">, có độ </w:t>
      </w:r>
      <w:r w:rsidR="005E5485" w:rsidRPr="0063630D">
        <w:rPr>
          <w:sz w:val="26"/>
        </w:rPr>
        <w:t>dẻo, độ bền, độ cứng thấp, khó hóa bền bằng nhiệt luyện</w:t>
      </w:r>
      <w:r w:rsidR="00677F2A" w:rsidRPr="0063630D">
        <w:rPr>
          <w:sz w:val="26"/>
        </w:rPr>
        <w:t>.</w:t>
      </w:r>
      <w:r w:rsidRPr="0063630D">
        <w:rPr>
          <w:sz w:val="26"/>
        </w:rPr>
        <w:t xml:space="preserve"> </w:t>
      </w:r>
      <w:r w:rsidR="005E5485" w:rsidRPr="0063630D">
        <w:rPr>
          <w:sz w:val="26"/>
        </w:rPr>
        <w:t>Dùng làm chi tiết dập nguội, xây dựng</w:t>
      </w:r>
      <w:r w:rsidR="001E15EC">
        <w:rPr>
          <w:sz w:val="26"/>
        </w:rPr>
        <w:t>.</w:t>
      </w:r>
    </w:p>
    <w:p w:rsidR="005E5485" w:rsidRPr="0063630D" w:rsidRDefault="003D7AE9" w:rsidP="0063630D">
      <w:pPr>
        <w:spacing w:before="120"/>
        <w:ind w:left="1276" w:firstLine="567"/>
        <w:jc w:val="both"/>
        <w:rPr>
          <w:sz w:val="26"/>
        </w:rPr>
      </w:pPr>
      <w:r w:rsidRPr="0063630D">
        <w:rPr>
          <w:sz w:val="26"/>
        </w:rPr>
        <w:lastRenderedPageBreak/>
        <w:t xml:space="preserve">- </w:t>
      </w:r>
      <w:r w:rsidR="005E5485" w:rsidRPr="0063630D">
        <w:rPr>
          <w:sz w:val="26"/>
        </w:rPr>
        <w:t xml:space="preserve">Thép có </w:t>
      </w:r>
      <w:r w:rsidR="00F1014D" w:rsidRPr="0063630D">
        <w:rPr>
          <w:sz w:val="26"/>
        </w:rPr>
        <w:t>hàm lượng cacbon trung bình (0,25</w:t>
      </w:r>
      <w:r w:rsidR="005E5485" w:rsidRPr="0063630D">
        <w:rPr>
          <w:sz w:val="26"/>
        </w:rPr>
        <w:t>-0,5)</w:t>
      </w:r>
      <w:r w:rsidR="001E15EC" w:rsidRPr="001E15EC">
        <w:rPr>
          <w:sz w:val="26"/>
        </w:rPr>
        <w:t xml:space="preserve"> </w:t>
      </w:r>
      <w:r w:rsidR="001E15EC" w:rsidRPr="0063630D">
        <w:rPr>
          <w:sz w:val="26"/>
        </w:rPr>
        <w:t>%</w:t>
      </w:r>
      <w:r w:rsidR="00DA6F19" w:rsidRPr="0063630D">
        <w:rPr>
          <w:sz w:val="26"/>
        </w:rPr>
        <w:t>,</w:t>
      </w:r>
      <w:r w:rsidRPr="0063630D">
        <w:rPr>
          <w:sz w:val="26"/>
        </w:rPr>
        <w:t xml:space="preserve"> </w:t>
      </w:r>
      <w:r w:rsidR="00DA6F19" w:rsidRPr="0063630D">
        <w:rPr>
          <w:sz w:val="26"/>
        </w:rPr>
        <w:t xml:space="preserve">có </w:t>
      </w:r>
      <w:r w:rsidR="005E5485" w:rsidRPr="0063630D">
        <w:rPr>
          <w:sz w:val="26"/>
        </w:rPr>
        <w:t>cơ tính tổng hợp tương đối cao</w:t>
      </w:r>
      <w:r w:rsidRPr="0063630D">
        <w:rPr>
          <w:sz w:val="26"/>
        </w:rPr>
        <w:t xml:space="preserve">, dùng </w:t>
      </w:r>
      <w:r w:rsidR="005E5485" w:rsidRPr="0063630D">
        <w:rPr>
          <w:sz w:val="26"/>
        </w:rPr>
        <w:t>làm các chi tiết chịu tải nhẹ như bánh răng, trục có kích thước nhỏ</w:t>
      </w:r>
      <w:r w:rsidR="006A52D3" w:rsidRPr="0063630D">
        <w:rPr>
          <w:sz w:val="26"/>
        </w:rPr>
        <w:t>.</w:t>
      </w:r>
    </w:p>
    <w:p w:rsidR="00E24F15" w:rsidRPr="001E15EC" w:rsidRDefault="003D7AE9" w:rsidP="0063630D">
      <w:pPr>
        <w:spacing w:before="120"/>
        <w:ind w:left="1276" w:firstLine="567"/>
        <w:jc w:val="both"/>
        <w:rPr>
          <w:sz w:val="26"/>
        </w:rPr>
      </w:pPr>
      <w:r w:rsidRPr="001E15EC">
        <w:rPr>
          <w:sz w:val="26"/>
        </w:rPr>
        <w:t xml:space="preserve">- </w:t>
      </w:r>
      <w:r w:rsidR="005E5485" w:rsidRPr="001E15EC">
        <w:rPr>
          <w:sz w:val="26"/>
        </w:rPr>
        <w:t>Thép có hàm lượng cacb</w:t>
      </w:r>
      <w:r w:rsidR="00D073D7" w:rsidRPr="001E15EC">
        <w:rPr>
          <w:sz w:val="26"/>
        </w:rPr>
        <w:t>on tương đối cao (0,55</w:t>
      </w:r>
      <w:r w:rsidR="005E5485" w:rsidRPr="001E15EC">
        <w:rPr>
          <w:sz w:val="26"/>
        </w:rPr>
        <w:t>-0,7</w:t>
      </w:r>
      <w:r w:rsidR="00D073D7" w:rsidRPr="001E15EC">
        <w:rPr>
          <w:sz w:val="26"/>
        </w:rPr>
        <w:t>)</w:t>
      </w:r>
      <w:r w:rsidR="001E15EC">
        <w:rPr>
          <w:sz w:val="26"/>
        </w:rPr>
        <w:t xml:space="preserve"> </w:t>
      </w:r>
      <w:r w:rsidR="005E5485" w:rsidRPr="001E15EC">
        <w:rPr>
          <w:sz w:val="26"/>
        </w:rPr>
        <w:t>%</w:t>
      </w:r>
      <w:r w:rsidR="00DA6F19" w:rsidRPr="001E15EC">
        <w:rPr>
          <w:sz w:val="26"/>
        </w:rPr>
        <w:t>,</w:t>
      </w:r>
      <w:r w:rsidRPr="001E15EC">
        <w:rPr>
          <w:sz w:val="26"/>
        </w:rPr>
        <w:t xml:space="preserve"> </w:t>
      </w:r>
      <w:r w:rsidR="00DA6F19" w:rsidRPr="001E15EC">
        <w:rPr>
          <w:sz w:val="26"/>
        </w:rPr>
        <w:t xml:space="preserve">có </w:t>
      </w:r>
      <w:r w:rsidR="005E233F" w:rsidRPr="001E15EC">
        <w:rPr>
          <w:sz w:val="26"/>
        </w:rPr>
        <w:t>độ cứng cao sau nhiệt luyện (</w:t>
      </w:r>
      <w:r w:rsidR="005E5485" w:rsidRPr="001E15EC">
        <w:rPr>
          <w:sz w:val="26"/>
        </w:rPr>
        <w:t>40-45</w:t>
      </w:r>
      <w:r w:rsidR="00D073D7" w:rsidRPr="001E15EC">
        <w:rPr>
          <w:sz w:val="26"/>
        </w:rPr>
        <w:t>)HRC</w:t>
      </w:r>
      <w:r w:rsidR="005E5485" w:rsidRPr="001E15EC">
        <w:rPr>
          <w:sz w:val="26"/>
        </w:rPr>
        <w:t>, giới hạn đàn hồi cao</w:t>
      </w:r>
      <w:r w:rsidRPr="001E15EC">
        <w:rPr>
          <w:sz w:val="26"/>
        </w:rPr>
        <w:t xml:space="preserve">, dùng </w:t>
      </w:r>
      <w:r w:rsidR="005E5485" w:rsidRPr="001E15EC">
        <w:rPr>
          <w:sz w:val="26"/>
        </w:rPr>
        <w:t>làm các chi tiết đàn hồi như nhíp xe, lò xo</w:t>
      </w:r>
      <w:r w:rsidR="005E233F" w:rsidRPr="001E15EC">
        <w:rPr>
          <w:sz w:val="26"/>
        </w:rPr>
        <w:t>.</w:t>
      </w:r>
    </w:p>
    <w:p w:rsidR="005E233F" w:rsidRPr="001E15EC" w:rsidRDefault="004B1B12" w:rsidP="0063630D">
      <w:pPr>
        <w:spacing w:before="120"/>
        <w:ind w:left="1276" w:firstLine="709"/>
        <w:jc w:val="both"/>
        <w:rPr>
          <w:sz w:val="26"/>
        </w:rPr>
      </w:pPr>
      <w:r w:rsidRPr="001E15EC">
        <w:rPr>
          <w:sz w:val="26"/>
        </w:rPr>
        <w:t xml:space="preserve">Các </w:t>
      </w:r>
      <w:r w:rsidR="005E5485" w:rsidRPr="001E15EC">
        <w:rPr>
          <w:sz w:val="26"/>
        </w:rPr>
        <w:t xml:space="preserve">kí hiệu thép </w:t>
      </w:r>
      <w:r w:rsidRPr="001E15EC">
        <w:rPr>
          <w:sz w:val="26"/>
        </w:rPr>
        <w:t xml:space="preserve">cacbon </w:t>
      </w:r>
      <w:r w:rsidR="005E5485" w:rsidRPr="001E15EC">
        <w:rPr>
          <w:sz w:val="26"/>
        </w:rPr>
        <w:t>kết c</w:t>
      </w:r>
      <w:r w:rsidR="005E233F" w:rsidRPr="001E15EC">
        <w:rPr>
          <w:sz w:val="26"/>
        </w:rPr>
        <w:t>ấu (</w:t>
      </w:r>
      <w:r w:rsidR="005E5485" w:rsidRPr="001E15EC">
        <w:rPr>
          <w:sz w:val="26"/>
        </w:rPr>
        <w:t>theo TCVN 1765-75)</w:t>
      </w:r>
      <w:r w:rsidR="00CD3290" w:rsidRPr="001E15EC">
        <w:rPr>
          <w:sz w:val="26"/>
        </w:rPr>
        <w:t xml:space="preserve">: </w:t>
      </w:r>
      <w:r w:rsidR="005E233F" w:rsidRPr="001E15EC">
        <w:rPr>
          <w:sz w:val="26"/>
        </w:rPr>
        <w:t>C15, C20, C35, C40, C45</w:t>
      </w:r>
      <w:r w:rsidR="00C66D55" w:rsidRPr="001E15EC">
        <w:rPr>
          <w:sz w:val="26"/>
        </w:rPr>
        <w:t xml:space="preserve"> v.v…</w:t>
      </w:r>
      <w:r w:rsidR="005E233F" w:rsidRPr="001E15EC">
        <w:rPr>
          <w:sz w:val="26"/>
        </w:rPr>
        <w:t xml:space="preserve"> </w:t>
      </w:r>
      <w:r w:rsidR="004546A7" w:rsidRPr="001E15EC">
        <w:rPr>
          <w:sz w:val="26"/>
        </w:rPr>
        <w:t xml:space="preserve">(hai chữ số chỉ phần vạn C </w:t>
      </w:r>
      <w:r w:rsidR="005E233F" w:rsidRPr="001E15EC">
        <w:rPr>
          <w:sz w:val="26"/>
        </w:rPr>
        <w:t>trung bình)</w:t>
      </w:r>
      <w:r w:rsidR="000C7331" w:rsidRPr="001E15EC">
        <w:rPr>
          <w:sz w:val="26"/>
        </w:rPr>
        <w:t>.</w:t>
      </w:r>
    </w:p>
    <w:p w:rsidR="005E5485" w:rsidRPr="001E15EC" w:rsidRDefault="005E5485" w:rsidP="0063630D">
      <w:pPr>
        <w:spacing w:before="120"/>
        <w:ind w:left="2268" w:hanging="283"/>
        <w:jc w:val="both"/>
        <w:rPr>
          <w:sz w:val="26"/>
        </w:rPr>
      </w:pPr>
      <w:r w:rsidRPr="001E15EC">
        <w:rPr>
          <w:sz w:val="26"/>
        </w:rPr>
        <w:t xml:space="preserve">Ví dụ: C45 là thép </w:t>
      </w:r>
      <w:r w:rsidR="00C66D55" w:rsidRPr="001E15EC">
        <w:rPr>
          <w:sz w:val="26"/>
        </w:rPr>
        <w:t>cacbon kết cấu có hàm lượng C</w:t>
      </w:r>
      <w:r w:rsidRPr="001E15EC">
        <w:rPr>
          <w:sz w:val="26"/>
        </w:rPr>
        <w:t xml:space="preserve"> trung bình là 0,45</w:t>
      </w:r>
      <w:r w:rsidR="003D7AE9" w:rsidRPr="001E15EC">
        <w:rPr>
          <w:sz w:val="26"/>
        </w:rPr>
        <w:t>%.</w:t>
      </w:r>
    </w:p>
    <w:p w:rsidR="005E5485" w:rsidRPr="001E15EC" w:rsidRDefault="001E15EC" w:rsidP="00A008D5">
      <w:pPr>
        <w:spacing w:before="120" w:after="120"/>
        <w:ind w:left="567" w:firstLine="567"/>
        <w:jc w:val="both"/>
        <w:rPr>
          <w:b/>
          <w:i/>
          <w:sz w:val="26"/>
        </w:rPr>
      </w:pPr>
      <w:r w:rsidRPr="001E15EC">
        <w:rPr>
          <w:b/>
          <w:i/>
          <w:sz w:val="26"/>
        </w:rPr>
        <w:t>1.</w:t>
      </w:r>
      <w:r w:rsidR="003D7AE9" w:rsidRPr="001E15EC">
        <w:rPr>
          <w:b/>
          <w:i/>
          <w:sz w:val="26"/>
        </w:rPr>
        <w:t xml:space="preserve">3. </w:t>
      </w:r>
      <w:r w:rsidR="005E5485" w:rsidRPr="001E15EC">
        <w:rPr>
          <w:b/>
          <w:i/>
          <w:sz w:val="26"/>
        </w:rPr>
        <w:t>Thép cacbon dụng cụ</w:t>
      </w:r>
    </w:p>
    <w:p w:rsidR="00A955DD" w:rsidRPr="001E15EC" w:rsidRDefault="003D7AE9" w:rsidP="00A008D5">
      <w:pPr>
        <w:spacing w:after="120"/>
        <w:ind w:left="1701"/>
        <w:jc w:val="both"/>
        <w:rPr>
          <w:i/>
          <w:sz w:val="26"/>
        </w:rPr>
      </w:pPr>
      <w:r w:rsidRPr="001E15EC">
        <w:rPr>
          <w:i/>
          <w:sz w:val="26"/>
        </w:rPr>
        <w:t xml:space="preserve">a. </w:t>
      </w:r>
      <w:r w:rsidR="00A955DD" w:rsidRPr="001E15EC">
        <w:rPr>
          <w:i/>
          <w:sz w:val="26"/>
        </w:rPr>
        <w:t>Định nghĩa</w:t>
      </w:r>
    </w:p>
    <w:p w:rsidR="00A008D5" w:rsidRPr="001E15EC" w:rsidRDefault="00A955DD" w:rsidP="00A008D5">
      <w:pPr>
        <w:ind w:left="1701" w:firstLine="567"/>
        <w:jc w:val="both"/>
        <w:rPr>
          <w:sz w:val="26"/>
        </w:rPr>
      </w:pPr>
      <w:r w:rsidRPr="001E15EC">
        <w:rPr>
          <w:sz w:val="26"/>
        </w:rPr>
        <w:t xml:space="preserve">Thép </w:t>
      </w:r>
      <w:r w:rsidR="005E5485" w:rsidRPr="001E15EC">
        <w:rPr>
          <w:sz w:val="26"/>
        </w:rPr>
        <w:t>cacbon dụn</w:t>
      </w:r>
      <w:r w:rsidR="009111D3" w:rsidRPr="001E15EC">
        <w:rPr>
          <w:sz w:val="26"/>
        </w:rPr>
        <w:t xml:space="preserve">g cụ là thép </w:t>
      </w:r>
      <w:r w:rsidR="00A008D5" w:rsidRPr="001E15EC">
        <w:rPr>
          <w:sz w:val="26"/>
        </w:rPr>
        <w:t>có hàm lượng</w:t>
      </w:r>
      <w:r w:rsidR="005E5485" w:rsidRPr="001E15EC">
        <w:rPr>
          <w:sz w:val="26"/>
        </w:rPr>
        <w:t xml:space="preserve"> cacbon trong khoảng từ </w:t>
      </w:r>
      <w:r w:rsidR="001D4365" w:rsidRPr="001E15EC">
        <w:rPr>
          <w:sz w:val="26"/>
        </w:rPr>
        <w:t>(</w:t>
      </w:r>
      <w:r w:rsidR="005E5485" w:rsidRPr="001E15EC">
        <w:rPr>
          <w:sz w:val="26"/>
        </w:rPr>
        <w:t>0,7-1,3</w:t>
      </w:r>
      <w:r w:rsidR="001D4365" w:rsidRPr="001E15EC">
        <w:rPr>
          <w:sz w:val="26"/>
        </w:rPr>
        <w:t>)</w:t>
      </w:r>
      <w:r w:rsidR="005E5485" w:rsidRPr="001E15EC">
        <w:rPr>
          <w:sz w:val="26"/>
        </w:rPr>
        <w:t>% và là thép cacbon</w:t>
      </w:r>
      <w:r w:rsidR="00A008D5" w:rsidRPr="001E15EC">
        <w:rPr>
          <w:sz w:val="26"/>
        </w:rPr>
        <w:t xml:space="preserve"> có chất lượng cao (có </w:t>
      </w:r>
      <w:r w:rsidR="001D4365" w:rsidRPr="001E15EC">
        <w:rPr>
          <w:sz w:val="26"/>
        </w:rPr>
        <w:t>hàm lượng S</w:t>
      </w:r>
      <w:r w:rsidR="001E15EC">
        <w:rPr>
          <w:sz w:val="26"/>
        </w:rPr>
        <w:t xml:space="preserve"> ≤ </w:t>
      </w:r>
      <w:r w:rsidR="001D4365" w:rsidRPr="001E15EC">
        <w:rPr>
          <w:sz w:val="26"/>
        </w:rPr>
        <w:t>0,025%, hàm lượng P</w:t>
      </w:r>
      <w:r w:rsidR="005E5485" w:rsidRPr="001E15EC">
        <w:rPr>
          <w:sz w:val="26"/>
        </w:rPr>
        <w:t xml:space="preserve"> </w:t>
      </w:r>
      <w:r w:rsidR="001E15EC">
        <w:rPr>
          <w:sz w:val="26"/>
        </w:rPr>
        <w:t xml:space="preserve">≤ </w:t>
      </w:r>
      <w:r w:rsidR="005E5485" w:rsidRPr="001E15EC">
        <w:rPr>
          <w:sz w:val="26"/>
        </w:rPr>
        <w:t>0,025%).</w:t>
      </w:r>
    </w:p>
    <w:p w:rsidR="005E5485" w:rsidRPr="001E15EC" w:rsidRDefault="003D7AE9" w:rsidP="00A008D5">
      <w:pPr>
        <w:spacing w:before="120" w:after="120"/>
        <w:ind w:left="1134" w:firstLine="567"/>
        <w:jc w:val="both"/>
        <w:rPr>
          <w:i/>
          <w:sz w:val="26"/>
        </w:rPr>
      </w:pPr>
      <w:r w:rsidRPr="001E15EC">
        <w:rPr>
          <w:i/>
          <w:sz w:val="26"/>
        </w:rPr>
        <w:t xml:space="preserve">b. Tính </w:t>
      </w:r>
      <w:r w:rsidR="005E5485" w:rsidRPr="001E15EC">
        <w:rPr>
          <w:i/>
          <w:sz w:val="26"/>
        </w:rPr>
        <w:t xml:space="preserve">chất </w:t>
      </w:r>
      <w:r w:rsidR="00D8045E" w:rsidRPr="001E15EC">
        <w:rPr>
          <w:i/>
          <w:sz w:val="26"/>
        </w:rPr>
        <w:t xml:space="preserve">- </w:t>
      </w:r>
      <w:r w:rsidR="00F36E9A" w:rsidRPr="001E15EC">
        <w:rPr>
          <w:i/>
          <w:sz w:val="26"/>
        </w:rPr>
        <w:t>Phạm vi ứng dụng</w:t>
      </w:r>
    </w:p>
    <w:p w:rsidR="003D7AE9" w:rsidRPr="001E15EC" w:rsidRDefault="00C11E8E" w:rsidP="001060C8">
      <w:pPr>
        <w:spacing w:before="120"/>
        <w:ind w:left="1701" w:firstLine="567"/>
        <w:jc w:val="both"/>
        <w:rPr>
          <w:sz w:val="26"/>
        </w:rPr>
      </w:pPr>
      <w:r w:rsidRPr="001E15EC">
        <w:rPr>
          <w:sz w:val="26"/>
        </w:rPr>
        <w:t xml:space="preserve">- </w:t>
      </w:r>
      <w:r w:rsidR="004B1B12" w:rsidRPr="001E15EC">
        <w:rPr>
          <w:sz w:val="26"/>
        </w:rPr>
        <w:t>Các loại thép dụng</w:t>
      </w:r>
      <w:r w:rsidR="001060C8" w:rsidRPr="001E15EC">
        <w:rPr>
          <w:sz w:val="26"/>
        </w:rPr>
        <w:t xml:space="preserve"> cụ nói chung đều có độ cứng</w:t>
      </w:r>
      <w:r w:rsidR="004B1B12" w:rsidRPr="001E15EC">
        <w:rPr>
          <w:sz w:val="26"/>
        </w:rPr>
        <w:t xml:space="preserve">, độ chịu mài mòn cao nên được dùng làm dụng cụ cắt gọt </w:t>
      </w:r>
      <w:r w:rsidR="001060C8" w:rsidRPr="001E15EC">
        <w:rPr>
          <w:sz w:val="26"/>
        </w:rPr>
        <w:t xml:space="preserve">(ở </w:t>
      </w:r>
      <w:r w:rsidR="004B1B12" w:rsidRPr="001E15EC">
        <w:rPr>
          <w:sz w:val="26"/>
        </w:rPr>
        <w:t>tốc độ thấp &lt;</w:t>
      </w:r>
      <w:r w:rsidR="001060C8" w:rsidRPr="001E15EC">
        <w:rPr>
          <w:sz w:val="26"/>
        </w:rPr>
        <w:t xml:space="preserve"> </w:t>
      </w:r>
      <w:r w:rsidR="004B1B12" w:rsidRPr="001E15EC">
        <w:rPr>
          <w:sz w:val="26"/>
        </w:rPr>
        <w:t>5m/p</w:t>
      </w:r>
      <w:r w:rsidR="001060C8" w:rsidRPr="001E15EC">
        <w:rPr>
          <w:sz w:val="26"/>
        </w:rPr>
        <w:t>h), dụng cụ đo, khuôn dập nguội v.v…</w:t>
      </w:r>
    </w:p>
    <w:p w:rsidR="004B1B12" w:rsidRPr="001E15EC" w:rsidRDefault="00C11E8E" w:rsidP="001060C8">
      <w:pPr>
        <w:spacing w:before="120"/>
        <w:ind w:left="1701" w:firstLine="567"/>
        <w:jc w:val="both"/>
        <w:rPr>
          <w:sz w:val="26"/>
        </w:rPr>
      </w:pPr>
      <w:r w:rsidRPr="001E15EC">
        <w:rPr>
          <w:sz w:val="26"/>
        </w:rPr>
        <w:t xml:space="preserve">- </w:t>
      </w:r>
      <w:r w:rsidR="004B1B12" w:rsidRPr="001E15EC">
        <w:rPr>
          <w:sz w:val="26"/>
        </w:rPr>
        <w:t xml:space="preserve">Các chi tiết máy bằng thép cacbon dụng cụ thường được nhiệt luyện rồi mới sử dụng. Sau nhiệt luyện, các loại thép cacbon dụng cụ thường có độ cứng </w:t>
      </w:r>
      <w:r w:rsidR="001060C8" w:rsidRPr="001E15EC">
        <w:rPr>
          <w:sz w:val="26"/>
        </w:rPr>
        <w:t>tương đương</w:t>
      </w:r>
      <w:r w:rsidR="004B1B12" w:rsidRPr="001E15EC">
        <w:rPr>
          <w:sz w:val="26"/>
        </w:rPr>
        <w:t xml:space="preserve"> nhau nhưng tính chống mài mòn khác nhau.</w:t>
      </w:r>
    </w:p>
    <w:p w:rsidR="00E24F15" w:rsidRPr="001E15EC" w:rsidRDefault="00C11E8E" w:rsidP="001060C8">
      <w:pPr>
        <w:spacing w:before="120"/>
        <w:ind w:left="1701" w:firstLine="567"/>
        <w:jc w:val="both"/>
        <w:rPr>
          <w:sz w:val="26"/>
        </w:rPr>
      </w:pPr>
      <w:r w:rsidRPr="001E15EC">
        <w:rPr>
          <w:sz w:val="26"/>
        </w:rPr>
        <w:t xml:space="preserve">- </w:t>
      </w:r>
      <w:r w:rsidR="00B4333C" w:rsidRPr="001E15EC">
        <w:rPr>
          <w:sz w:val="26"/>
        </w:rPr>
        <w:t>Thép có hàm lượng C từ (1</w:t>
      </w:r>
      <w:r w:rsidR="004B1B12" w:rsidRPr="001E15EC">
        <w:rPr>
          <w:sz w:val="26"/>
        </w:rPr>
        <w:t>-1,3</w:t>
      </w:r>
      <w:r w:rsidR="00B4333C" w:rsidRPr="001E15EC">
        <w:rPr>
          <w:sz w:val="26"/>
        </w:rPr>
        <w:t>)</w:t>
      </w:r>
      <w:r w:rsidR="004B1B12" w:rsidRPr="001E15EC">
        <w:rPr>
          <w:sz w:val="26"/>
        </w:rPr>
        <w:t>% thường được dùng làm dao</w:t>
      </w:r>
      <w:r w:rsidR="00DA2010" w:rsidRPr="001E15EC">
        <w:rPr>
          <w:sz w:val="26"/>
        </w:rPr>
        <w:t xml:space="preserve"> cắt,</w:t>
      </w:r>
      <w:r w:rsidRPr="001E15EC">
        <w:rPr>
          <w:sz w:val="26"/>
        </w:rPr>
        <w:t xml:space="preserve"> </w:t>
      </w:r>
      <w:r w:rsidR="00DA2010" w:rsidRPr="001E15EC">
        <w:rPr>
          <w:sz w:val="26"/>
        </w:rPr>
        <w:t>có độ thấm tôi tốt nhưng</w:t>
      </w:r>
      <w:r w:rsidR="004B1B12" w:rsidRPr="001E15EC">
        <w:rPr>
          <w:sz w:val="26"/>
        </w:rPr>
        <w:t xml:space="preserve"> tính chịu nóng kém (&lt; 200</w:t>
      </w:r>
      <w:r w:rsidR="004B1B12" w:rsidRPr="001E15EC">
        <w:rPr>
          <w:sz w:val="26"/>
          <w:vertAlign w:val="superscript"/>
        </w:rPr>
        <w:t>0</w:t>
      </w:r>
      <w:r w:rsidR="004B1B12" w:rsidRPr="001E15EC">
        <w:rPr>
          <w:sz w:val="26"/>
        </w:rPr>
        <w:t>C).</w:t>
      </w:r>
    </w:p>
    <w:p w:rsidR="001E15EC" w:rsidRPr="001E15EC" w:rsidRDefault="004B1B12" w:rsidP="001E15EC">
      <w:pPr>
        <w:spacing w:before="120"/>
        <w:ind w:left="1701" w:firstLine="567"/>
        <w:jc w:val="both"/>
        <w:rPr>
          <w:sz w:val="26"/>
        </w:rPr>
      </w:pPr>
      <w:r w:rsidRPr="001E15EC">
        <w:rPr>
          <w:sz w:val="26"/>
        </w:rPr>
        <w:t>Các kí hiệu thép cacbon dụng cụ (theo TCVN 1822-76): C</w:t>
      </w:r>
      <w:r w:rsidR="008122DC" w:rsidRPr="001E15EC">
        <w:rPr>
          <w:sz w:val="26"/>
        </w:rPr>
        <w:t>D70</w:t>
      </w:r>
      <w:r w:rsidRPr="001E15EC">
        <w:rPr>
          <w:sz w:val="26"/>
        </w:rPr>
        <w:t>, C</w:t>
      </w:r>
      <w:r w:rsidR="008122DC" w:rsidRPr="001E15EC">
        <w:rPr>
          <w:sz w:val="26"/>
        </w:rPr>
        <w:t>D80</w:t>
      </w:r>
      <w:r w:rsidRPr="001E15EC">
        <w:rPr>
          <w:sz w:val="26"/>
        </w:rPr>
        <w:t>, C</w:t>
      </w:r>
      <w:r w:rsidR="008122DC" w:rsidRPr="001E15EC">
        <w:rPr>
          <w:sz w:val="26"/>
        </w:rPr>
        <w:t>D90</w:t>
      </w:r>
      <w:r w:rsidRPr="001E15EC">
        <w:rPr>
          <w:sz w:val="26"/>
        </w:rPr>
        <w:t>, C</w:t>
      </w:r>
      <w:r w:rsidR="008122DC" w:rsidRPr="001E15EC">
        <w:rPr>
          <w:sz w:val="26"/>
        </w:rPr>
        <w:t>D10</w:t>
      </w:r>
      <w:r w:rsidR="004B3E98" w:rsidRPr="001E15EC">
        <w:rPr>
          <w:sz w:val="26"/>
        </w:rPr>
        <w:t>0, CD110 (các</w:t>
      </w:r>
      <w:r w:rsidRPr="001E15EC">
        <w:rPr>
          <w:sz w:val="26"/>
        </w:rPr>
        <w:t xml:space="preserve"> chữ số chỉ phần vạn cacbon trung bình)</w:t>
      </w:r>
      <w:r w:rsidR="007235FE" w:rsidRPr="001E15EC">
        <w:rPr>
          <w:sz w:val="26"/>
        </w:rPr>
        <w:t xml:space="preserve">. </w:t>
      </w:r>
    </w:p>
    <w:p w:rsidR="004B1B12" w:rsidRPr="001E15EC" w:rsidRDefault="004B3E98" w:rsidP="001E15EC">
      <w:pPr>
        <w:spacing w:before="120"/>
        <w:ind w:left="1701" w:firstLine="567"/>
        <w:jc w:val="both"/>
        <w:rPr>
          <w:sz w:val="26"/>
        </w:rPr>
      </w:pPr>
      <w:r w:rsidRPr="001E15EC">
        <w:rPr>
          <w:sz w:val="26"/>
        </w:rPr>
        <w:t>Ví dụ: CD110</w:t>
      </w:r>
      <w:r w:rsidR="004B1B12" w:rsidRPr="001E15EC">
        <w:rPr>
          <w:sz w:val="26"/>
        </w:rPr>
        <w:t xml:space="preserve"> là thép </w:t>
      </w:r>
      <w:r w:rsidR="00DA2010" w:rsidRPr="001E15EC">
        <w:rPr>
          <w:sz w:val="26"/>
        </w:rPr>
        <w:t xml:space="preserve">cacbon dụng cụ </w:t>
      </w:r>
      <w:r w:rsidR="004B1B12" w:rsidRPr="001E15EC">
        <w:rPr>
          <w:sz w:val="26"/>
        </w:rPr>
        <w:t>có hàm</w:t>
      </w:r>
      <w:r w:rsidRPr="001E15EC">
        <w:rPr>
          <w:sz w:val="26"/>
        </w:rPr>
        <w:t xml:space="preserve"> lượng cacbon trung bình là 1,1</w:t>
      </w:r>
      <w:r w:rsidR="004B1B12" w:rsidRPr="001E15EC">
        <w:rPr>
          <w:sz w:val="26"/>
        </w:rPr>
        <w:t>%.</w:t>
      </w:r>
    </w:p>
    <w:p w:rsidR="005E5485" w:rsidRPr="001E15EC" w:rsidRDefault="00880640" w:rsidP="000D1FDE">
      <w:pPr>
        <w:spacing w:before="120" w:after="120"/>
        <w:ind w:firstLine="567"/>
        <w:jc w:val="both"/>
        <w:rPr>
          <w:b/>
          <w:i/>
          <w:sz w:val="26"/>
        </w:rPr>
      </w:pPr>
      <w:r>
        <w:rPr>
          <w:b/>
          <w:i/>
          <w:sz w:val="26"/>
        </w:rPr>
        <w:t xml:space="preserve">2. </w:t>
      </w:r>
      <w:r w:rsidR="004B1B12" w:rsidRPr="001E15EC">
        <w:rPr>
          <w:b/>
          <w:i/>
          <w:sz w:val="26"/>
        </w:rPr>
        <w:t>Phân loại theo chất lượng</w:t>
      </w:r>
    </w:p>
    <w:p w:rsidR="005E5485" w:rsidRPr="001E15EC" w:rsidRDefault="00880640" w:rsidP="00C86BAF">
      <w:pPr>
        <w:ind w:left="567" w:firstLine="567"/>
        <w:jc w:val="both"/>
        <w:rPr>
          <w:b/>
          <w:i/>
          <w:sz w:val="26"/>
        </w:rPr>
      </w:pPr>
      <w:r>
        <w:rPr>
          <w:b/>
          <w:i/>
          <w:sz w:val="26"/>
        </w:rPr>
        <w:t>2.</w:t>
      </w:r>
      <w:r w:rsidR="00C86BAF" w:rsidRPr="001E15EC">
        <w:rPr>
          <w:b/>
          <w:i/>
          <w:sz w:val="26"/>
        </w:rPr>
        <w:t xml:space="preserve">1. </w:t>
      </w:r>
      <w:r w:rsidR="005E5485" w:rsidRPr="001E15EC">
        <w:rPr>
          <w:b/>
          <w:i/>
          <w:sz w:val="26"/>
        </w:rPr>
        <w:t>Thép cacbon chất lượng thường</w:t>
      </w:r>
    </w:p>
    <w:p w:rsidR="00C86BAF" w:rsidRPr="001E15EC" w:rsidRDefault="005B73EB" w:rsidP="000D1FDE">
      <w:pPr>
        <w:spacing w:before="120" w:after="120"/>
        <w:ind w:left="1134" w:firstLine="567"/>
        <w:jc w:val="both"/>
        <w:rPr>
          <w:i/>
          <w:sz w:val="26"/>
        </w:rPr>
      </w:pPr>
      <w:r w:rsidRPr="001E15EC">
        <w:rPr>
          <w:i/>
          <w:sz w:val="26"/>
        </w:rPr>
        <w:t xml:space="preserve">a. </w:t>
      </w:r>
      <w:r w:rsidR="005E5485" w:rsidRPr="001E15EC">
        <w:rPr>
          <w:i/>
          <w:sz w:val="26"/>
        </w:rPr>
        <w:t>Địn</w:t>
      </w:r>
      <w:r w:rsidR="00C86BAF" w:rsidRPr="001E15EC">
        <w:rPr>
          <w:i/>
          <w:sz w:val="26"/>
        </w:rPr>
        <w:t>h nghĩa</w:t>
      </w:r>
    </w:p>
    <w:p w:rsidR="005B73EB" w:rsidRPr="001E15EC" w:rsidRDefault="00656528" w:rsidP="00C86BAF">
      <w:pPr>
        <w:ind w:left="1701" w:firstLine="567"/>
        <w:jc w:val="both"/>
        <w:rPr>
          <w:sz w:val="26"/>
        </w:rPr>
      </w:pPr>
      <w:r w:rsidRPr="001E15EC">
        <w:rPr>
          <w:sz w:val="26"/>
        </w:rPr>
        <w:t xml:space="preserve">- </w:t>
      </w:r>
      <w:r w:rsidR="005E5485" w:rsidRPr="001E15EC">
        <w:rPr>
          <w:sz w:val="26"/>
        </w:rPr>
        <w:t>Thép cacbon chất lượng thường là thép cacbon</w:t>
      </w:r>
      <w:r w:rsidR="00180E62" w:rsidRPr="001E15EC">
        <w:rPr>
          <w:sz w:val="26"/>
        </w:rPr>
        <w:t xml:space="preserve"> </w:t>
      </w:r>
      <w:r w:rsidR="00880640">
        <w:rPr>
          <w:sz w:val="26"/>
        </w:rPr>
        <w:t xml:space="preserve">có hàm lượng S từ </w:t>
      </w:r>
      <w:r w:rsidR="006C63B4" w:rsidRPr="001E15EC">
        <w:rPr>
          <w:sz w:val="26"/>
        </w:rPr>
        <w:t>(</w:t>
      </w:r>
      <w:r w:rsidR="005E5485" w:rsidRPr="001E15EC">
        <w:rPr>
          <w:sz w:val="26"/>
        </w:rPr>
        <w:t>0,05-</w:t>
      </w:r>
      <w:r w:rsidR="005B73EB" w:rsidRPr="001E15EC">
        <w:rPr>
          <w:sz w:val="26"/>
        </w:rPr>
        <w:t>0,06</w:t>
      </w:r>
      <w:r w:rsidR="006C63B4" w:rsidRPr="001E15EC">
        <w:rPr>
          <w:sz w:val="26"/>
        </w:rPr>
        <w:t>)</w:t>
      </w:r>
      <w:r w:rsidR="00880640">
        <w:rPr>
          <w:sz w:val="26"/>
        </w:rPr>
        <w:t>% và P</w:t>
      </w:r>
      <w:r w:rsidR="005B73EB" w:rsidRPr="001E15EC">
        <w:rPr>
          <w:sz w:val="26"/>
        </w:rPr>
        <w:t xml:space="preserve"> t</w:t>
      </w:r>
      <w:r w:rsidR="00180E62" w:rsidRPr="001E15EC">
        <w:rPr>
          <w:sz w:val="26"/>
        </w:rPr>
        <w:t xml:space="preserve">ừ </w:t>
      </w:r>
      <w:r w:rsidR="006C63B4" w:rsidRPr="001E15EC">
        <w:rPr>
          <w:sz w:val="26"/>
        </w:rPr>
        <w:t>(</w:t>
      </w:r>
      <w:r w:rsidR="00180E62" w:rsidRPr="001E15EC">
        <w:rPr>
          <w:sz w:val="26"/>
        </w:rPr>
        <w:t>0,04-0,07</w:t>
      </w:r>
      <w:r w:rsidR="006C63B4" w:rsidRPr="001E15EC">
        <w:rPr>
          <w:sz w:val="26"/>
        </w:rPr>
        <w:t>)</w:t>
      </w:r>
      <w:r w:rsidR="00180E62" w:rsidRPr="001E15EC">
        <w:rPr>
          <w:sz w:val="26"/>
        </w:rPr>
        <w:t>%</w:t>
      </w:r>
      <w:r w:rsidR="005B73EB" w:rsidRPr="001E15EC">
        <w:rPr>
          <w:sz w:val="26"/>
        </w:rPr>
        <w:t>.</w:t>
      </w:r>
    </w:p>
    <w:p w:rsidR="005B73EB" w:rsidRPr="001E15EC" w:rsidRDefault="005B73EB" w:rsidP="000D1FDE">
      <w:pPr>
        <w:spacing w:before="120" w:after="120"/>
        <w:ind w:left="1134" w:firstLine="567"/>
        <w:jc w:val="both"/>
        <w:rPr>
          <w:i/>
          <w:sz w:val="26"/>
        </w:rPr>
      </w:pPr>
      <w:r w:rsidRPr="001E15EC">
        <w:rPr>
          <w:i/>
          <w:sz w:val="26"/>
        </w:rPr>
        <w:t xml:space="preserve">b. Tính chất - </w:t>
      </w:r>
      <w:r w:rsidR="00F36E9A" w:rsidRPr="001E15EC">
        <w:rPr>
          <w:i/>
          <w:sz w:val="26"/>
        </w:rPr>
        <w:t>Phạm vi ứng dụng</w:t>
      </w:r>
    </w:p>
    <w:p w:rsidR="005E5485" w:rsidRPr="001E15EC" w:rsidRDefault="00656528" w:rsidP="005B73EB">
      <w:pPr>
        <w:ind w:left="1701" w:firstLine="567"/>
        <w:jc w:val="both"/>
        <w:rPr>
          <w:sz w:val="26"/>
        </w:rPr>
      </w:pPr>
      <w:r w:rsidRPr="001E15EC">
        <w:rPr>
          <w:sz w:val="26"/>
        </w:rPr>
        <w:t xml:space="preserve">- </w:t>
      </w:r>
      <w:r w:rsidR="005E5485" w:rsidRPr="001E15EC">
        <w:rPr>
          <w:sz w:val="26"/>
        </w:rPr>
        <w:t>Được s</w:t>
      </w:r>
      <w:r w:rsidR="00180E62" w:rsidRPr="001E15EC">
        <w:rPr>
          <w:sz w:val="26"/>
        </w:rPr>
        <w:t>ử dụng chủ yếu trong xây dựng (</w:t>
      </w:r>
      <w:r w:rsidR="005E5485" w:rsidRPr="001E15EC">
        <w:rPr>
          <w:sz w:val="26"/>
        </w:rPr>
        <w:t xml:space="preserve">khoảng 80%) dưới dạng thành phẩm qua cán nóng như </w:t>
      </w:r>
      <w:r w:rsidR="000B1E00" w:rsidRPr="001E15EC">
        <w:rPr>
          <w:sz w:val="26"/>
        </w:rPr>
        <w:t xml:space="preserve">dạng </w:t>
      </w:r>
      <w:r w:rsidR="005E5485" w:rsidRPr="001E15EC">
        <w:rPr>
          <w:sz w:val="26"/>
        </w:rPr>
        <w:t>tấm, thanh, dây, ống, thép hình</w:t>
      </w:r>
      <w:r w:rsidR="00180E62" w:rsidRPr="001E15EC">
        <w:rPr>
          <w:sz w:val="26"/>
        </w:rPr>
        <w:t xml:space="preserve"> </w:t>
      </w:r>
      <w:r w:rsidR="00827142" w:rsidRPr="001E15EC">
        <w:rPr>
          <w:sz w:val="26"/>
        </w:rPr>
        <w:t>v.v</w:t>
      </w:r>
      <w:r w:rsidR="00180E62" w:rsidRPr="001E15EC">
        <w:rPr>
          <w:sz w:val="26"/>
        </w:rPr>
        <w:t>…</w:t>
      </w:r>
    </w:p>
    <w:p w:rsidR="005E5485" w:rsidRPr="001E15EC" w:rsidRDefault="005E5485" w:rsidP="00880640">
      <w:pPr>
        <w:spacing w:before="120"/>
        <w:ind w:left="1701" w:firstLine="567"/>
        <w:jc w:val="both"/>
        <w:rPr>
          <w:sz w:val="26"/>
        </w:rPr>
      </w:pPr>
      <w:r w:rsidRPr="001E15EC">
        <w:rPr>
          <w:sz w:val="26"/>
        </w:rPr>
        <w:t>Các mác thép cacbon chất lượng thường</w:t>
      </w:r>
      <w:r w:rsidR="00970A9B" w:rsidRPr="001E15EC">
        <w:rPr>
          <w:sz w:val="26"/>
        </w:rPr>
        <w:t>:</w:t>
      </w:r>
    </w:p>
    <w:p w:rsidR="005E5485" w:rsidRPr="001E15EC" w:rsidRDefault="005B73EB" w:rsidP="00880640">
      <w:pPr>
        <w:spacing w:before="120"/>
        <w:ind w:left="1701" w:firstLine="567"/>
        <w:jc w:val="both"/>
        <w:rPr>
          <w:sz w:val="26"/>
        </w:rPr>
      </w:pPr>
      <w:r w:rsidRPr="001E15EC">
        <w:rPr>
          <w:sz w:val="26"/>
        </w:rPr>
        <w:lastRenderedPageBreak/>
        <w:t>Theo tiêu chuẩn của Nga</w:t>
      </w:r>
      <w:r w:rsidR="005E5485" w:rsidRPr="001E15EC">
        <w:rPr>
          <w:sz w:val="26"/>
        </w:rPr>
        <w:t xml:space="preserve"> gồm CT0, CT1, CT2, CT3, CT4, CT5, CT6</w:t>
      </w:r>
      <w:r w:rsidR="00411AB2" w:rsidRPr="001E15EC">
        <w:rPr>
          <w:sz w:val="26"/>
        </w:rPr>
        <w:t>.</w:t>
      </w:r>
    </w:p>
    <w:p w:rsidR="005E5485" w:rsidRPr="001E15EC" w:rsidRDefault="005E5485" w:rsidP="00880640">
      <w:pPr>
        <w:spacing w:before="120"/>
        <w:ind w:left="1701" w:firstLine="567"/>
        <w:jc w:val="both"/>
        <w:rPr>
          <w:sz w:val="26"/>
        </w:rPr>
      </w:pPr>
      <w:r w:rsidRPr="001E15EC">
        <w:rPr>
          <w:sz w:val="26"/>
        </w:rPr>
        <w:t>Theo tiêu chuẩn của Việt Nam gồm CT31, CT33, CT34, CT38, CT42, CT51, CT61</w:t>
      </w:r>
      <w:r w:rsidR="00411AB2" w:rsidRPr="001E15EC">
        <w:rPr>
          <w:sz w:val="26"/>
        </w:rPr>
        <w:t>.</w:t>
      </w:r>
    </w:p>
    <w:p w:rsidR="005E5485" w:rsidRPr="00880640" w:rsidRDefault="005B73EB" w:rsidP="00880640">
      <w:pPr>
        <w:spacing w:before="120"/>
        <w:ind w:left="1701" w:firstLine="567"/>
        <w:jc w:val="both"/>
        <w:rPr>
          <w:sz w:val="26"/>
        </w:rPr>
      </w:pPr>
      <w:r w:rsidRPr="00880640">
        <w:rPr>
          <w:sz w:val="26"/>
        </w:rPr>
        <w:t xml:space="preserve">Chữ C có nghĩa là cacbon, chữ </w:t>
      </w:r>
      <w:r w:rsidR="005E5485" w:rsidRPr="00880640">
        <w:rPr>
          <w:sz w:val="26"/>
        </w:rPr>
        <w:t>T có nghĩa là thép, chữ số đằng sau càng lớn c</w:t>
      </w:r>
      <w:r w:rsidR="00411AB2" w:rsidRPr="00880640">
        <w:rPr>
          <w:sz w:val="26"/>
        </w:rPr>
        <w:t>ơ tính càng cao (giới hạn bền</w:t>
      </w:r>
      <w:r w:rsidRPr="00880640">
        <w:rPr>
          <w:sz w:val="26"/>
        </w:rPr>
        <w:t>) và độ dẻo càng thấp</w:t>
      </w:r>
      <w:r w:rsidR="00411AB2" w:rsidRPr="00880640">
        <w:rPr>
          <w:sz w:val="26"/>
        </w:rPr>
        <w:t>.</w:t>
      </w:r>
    </w:p>
    <w:p w:rsidR="005B73EB" w:rsidRPr="00880640" w:rsidRDefault="005B73EB" w:rsidP="00880640">
      <w:pPr>
        <w:spacing w:before="120"/>
        <w:ind w:left="1701" w:firstLine="567"/>
        <w:jc w:val="both"/>
        <w:rPr>
          <w:sz w:val="26"/>
        </w:rPr>
      </w:pPr>
      <w:r w:rsidRPr="00880640">
        <w:rPr>
          <w:sz w:val="26"/>
        </w:rPr>
        <w:t xml:space="preserve">Mác CT0 </w:t>
      </w:r>
      <w:r w:rsidR="0090742C" w:rsidRPr="00880640">
        <w:rPr>
          <w:sz w:val="26"/>
        </w:rPr>
        <w:t xml:space="preserve">(Nga) </w:t>
      </w:r>
      <w:r w:rsidRPr="00880640">
        <w:rPr>
          <w:sz w:val="26"/>
        </w:rPr>
        <w:t>tương đương với mác CT31</w:t>
      </w:r>
      <w:r w:rsidR="0090742C" w:rsidRPr="00880640">
        <w:rPr>
          <w:sz w:val="26"/>
        </w:rPr>
        <w:t xml:space="preserve"> (VN)</w:t>
      </w:r>
    </w:p>
    <w:p w:rsidR="005E5485" w:rsidRPr="00880640" w:rsidRDefault="005B73EB" w:rsidP="00880640">
      <w:pPr>
        <w:spacing w:before="120"/>
        <w:ind w:left="1701" w:firstLine="567"/>
        <w:jc w:val="both"/>
        <w:rPr>
          <w:sz w:val="26"/>
        </w:rPr>
      </w:pPr>
      <w:r w:rsidRPr="00880640">
        <w:rPr>
          <w:sz w:val="26"/>
        </w:rPr>
        <w:t xml:space="preserve">Mác </w:t>
      </w:r>
      <w:r w:rsidR="005E5485" w:rsidRPr="00880640">
        <w:rPr>
          <w:sz w:val="26"/>
        </w:rPr>
        <w:t xml:space="preserve">CT6 </w:t>
      </w:r>
      <w:r w:rsidR="0090742C" w:rsidRPr="00880640">
        <w:rPr>
          <w:sz w:val="26"/>
        </w:rPr>
        <w:t xml:space="preserve">(Nga) </w:t>
      </w:r>
      <w:r w:rsidR="005E5485" w:rsidRPr="00880640">
        <w:rPr>
          <w:sz w:val="26"/>
        </w:rPr>
        <w:t xml:space="preserve">tương đương </w:t>
      </w:r>
      <w:r w:rsidR="0090742C" w:rsidRPr="00880640">
        <w:rPr>
          <w:sz w:val="26"/>
        </w:rPr>
        <w:t xml:space="preserve">mác </w:t>
      </w:r>
      <w:r w:rsidR="005E5485" w:rsidRPr="00880640">
        <w:rPr>
          <w:sz w:val="26"/>
        </w:rPr>
        <w:t>CT61</w:t>
      </w:r>
      <w:r w:rsidR="0090742C" w:rsidRPr="00880640">
        <w:rPr>
          <w:sz w:val="26"/>
        </w:rPr>
        <w:t xml:space="preserve"> (VN)</w:t>
      </w:r>
    </w:p>
    <w:p w:rsidR="00827142" w:rsidRPr="00880640" w:rsidRDefault="005E5485" w:rsidP="00880640">
      <w:pPr>
        <w:spacing w:before="120"/>
        <w:ind w:left="1701" w:firstLine="567"/>
        <w:jc w:val="both"/>
        <w:rPr>
          <w:sz w:val="26"/>
        </w:rPr>
      </w:pPr>
      <w:r w:rsidRPr="00880640">
        <w:rPr>
          <w:sz w:val="26"/>
        </w:rPr>
        <w:t>Các con số trong kí hiệu theo TCVN chỉ giới hạn bền kéo của thép</w:t>
      </w:r>
      <w:r w:rsidR="005B73EB" w:rsidRPr="00880640">
        <w:rPr>
          <w:sz w:val="26"/>
        </w:rPr>
        <w:t>. Ví dụ CT31 là loại thép cacbon chất lượng thường</w:t>
      </w:r>
      <w:r w:rsidR="00F270FE" w:rsidRPr="00880640">
        <w:rPr>
          <w:sz w:val="26"/>
        </w:rPr>
        <w:t>,</w:t>
      </w:r>
      <w:r w:rsidR="00827142" w:rsidRPr="00880640">
        <w:rPr>
          <w:sz w:val="26"/>
        </w:rPr>
        <w:t xml:space="preserve"> có:</w:t>
      </w:r>
    </w:p>
    <w:p w:rsidR="005E5485" w:rsidRPr="00880640" w:rsidRDefault="005B73EB" w:rsidP="00880640">
      <w:pPr>
        <w:spacing w:before="120"/>
        <w:ind w:left="1701" w:firstLine="567"/>
        <w:jc w:val="both"/>
        <w:rPr>
          <w:sz w:val="26"/>
        </w:rPr>
      </w:pPr>
      <w:r w:rsidRPr="00880640">
        <w:rPr>
          <w:sz w:val="26"/>
        </w:rPr>
        <w:t>σ</w:t>
      </w:r>
      <w:r w:rsidRPr="00880640">
        <w:rPr>
          <w:sz w:val="26"/>
          <w:vertAlign w:val="subscript"/>
        </w:rPr>
        <w:t>k</w:t>
      </w:r>
      <w:r w:rsidRPr="00880640">
        <w:rPr>
          <w:sz w:val="26"/>
        </w:rPr>
        <w:t xml:space="preserve"> = 31KG/mm</w:t>
      </w:r>
      <w:r w:rsidRPr="00880640">
        <w:rPr>
          <w:sz w:val="26"/>
          <w:vertAlign w:val="superscript"/>
        </w:rPr>
        <w:t>2</w:t>
      </w:r>
      <w:r w:rsidR="00880640" w:rsidRPr="00880640">
        <w:rPr>
          <w:sz w:val="26"/>
        </w:rPr>
        <w:t xml:space="preserve"> </w:t>
      </w:r>
      <w:r w:rsidR="00880640" w:rsidRPr="00880640">
        <w:rPr>
          <w:sz w:val="26"/>
        </w:rPr>
        <w:sym w:font="Symbol" w:char="F0BB"/>
      </w:r>
      <w:r w:rsidRPr="00880640">
        <w:rPr>
          <w:sz w:val="26"/>
        </w:rPr>
        <w:t xml:space="preserve"> 310N/ mm</w:t>
      </w:r>
      <w:r w:rsidRPr="00880640">
        <w:rPr>
          <w:sz w:val="26"/>
          <w:vertAlign w:val="superscript"/>
        </w:rPr>
        <w:t>2</w:t>
      </w:r>
      <w:r w:rsidRPr="00880640">
        <w:rPr>
          <w:sz w:val="26"/>
        </w:rPr>
        <w:t xml:space="preserve"> ≈ 310MPa.</w:t>
      </w:r>
    </w:p>
    <w:p w:rsidR="00970A9B" w:rsidRPr="00880640" w:rsidRDefault="00880640" w:rsidP="00827142">
      <w:pPr>
        <w:spacing w:before="240"/>
        <w:ind w:left="567" w:firstLine="567"/>
        <w:jc w:val="both"/>
        <w:rPr>
          <w:b/>
          <w:i/>
          <w:sz w:val="26"/>
        </w:rPr>
      </w:pPr>
      <w:r w:rsidRPr="00880640">
        <w:rPr>
          <w:b/>
          <w:i/>
          <w:sz w:val="26"/>
        </w:rPr>
        <w:t>2.</w:t>
      </w:r>
      <w:r w:rsidR="00970A9B" w:rsidRPr="00880640">
        <w:rPr>
          <w:b/>
          <w:i/>
          <w:sz w:val="26"/>
        </w:rPr>
        <w:t>2. Thép cacbon chất lượng tốt</w:t>
      </w:r>
    </w:p>
    <w:p w:rsidR="00970A9B" w:rsidRPr="00880640" w:rsidRDefault="00484053" w:rsidP="004921ED">
      <w:pPr>
        <w:spacing w:before="120" w:after="120"/>
        <w:ind w:left="1134" w:firstLine="567"/>
        <w:jc w:val="both"/>
        <w:rPr>
          <w:sz w:val="26"/>
        </w:rPr>
      </w:pPr>
      <w:r w:rsidRPr="00880640">
        <w:rPr>
          <w:sz w:val="26"/>
        </w:rPr>
        <w:t xml:space="preserve">Cho phép không </w:t>
      </w:r>
      <w:r w:rsidR="00970A9B" w:rsidRPr="00880640">
        <w:rPr>
          <w:sz w:val="26"/>
        </w:rPr>
        <w:t>quá 0,0</w:t>
      </w:r>
      <w:r w:rsidRPr="00880640">
        <w:rPr>
          <w:sz w:val="26"/>
        </w:rPr>
        <w:t>4%S và 0,035</w:t>
      </w:r>
      <w:r w:rsidR="00970A9B" w:rsidRPr="00880640">
        <w:rPr>
          <w:sz w:val="26"/>
        </w:rPr>
        <w:t>%</w:t>
      </w:r>
      <w:r w:rsidRPr="00880640">
        <w:rPr>
          <w:sz w:val="26"/>
        </w:rPr>
        <w:t>P.</w:t>
      </w:r>
    </w:p>
    <w:p w:rsidR="00484053" w:rsidRPr="00880640" w:rsidRDefault="00880640" w:rsidP="00484053">
      <w:pPr>
        <w:ind w:left="567" w:firstLine="567"/>
        <w:jc w:val="both"/>
        <w:rPr>
          <w:b/>
          <w:i/>
          <w:sz w:val="26"/>
        </w:rPr>
      </w:pPr>
      <w:r w:rsidRPr="00880640">
        <w:rPr>
          <w:b/>
          <w:i/>
          <w:sz w:val="26"/>
        </w:rPr>
        <w:t>2.</w:t>
      </w:r>
      <w:r w:rsidR="00484053" w:rsidRPr="00880640">
        <w:rPr>
          <w:b/>
          <w:i/>
          <w:sz w:val="26"/>
        </w:rPr>
        <w:t>3. Thép cacbon chất lượng cao</w:t>
      </w:r>
    </w:p>
    <w:p w:rsidR="00484053" w:rsidRPr="00880640" w:rsidRDefault="00484053" w:rsidP="004921ED">
      <w:pPr>
        <w:spacing w:before="120" w:after="120"/>
        <w:ind w:left="1134" w:firstLine="567"/>
        <w:jc w:val="both"/>
        <w:rPr>
          <w:sz w:val="26"/>
        </w:rPr>
      </w:pPr>
      <w:r w:rsidRPr="00880640">
        <w:rPr>
          <w:sz w:val="26"/>
        </w:rPr>
        <w:t>Cho phép không quá 0,025%S và P.</w:t>
      </w:r>
    </w:p>
    <w:p w:rsidR="00484053" w:rsidRPr="00880640" w:rsidRDefault="00880640" w:rsidP="004921ED">
      <w:pPr>
        <w:spacing w:after="120"/>
        <w:ind w:left="567" w:firstLine="567"/>
        <w:jc w:val="both"/>
        <w:rPr>
          <w:b/>
          <w:i/>
          <w:sz w:val="26"/>
        </w:rPr>
      </w:pPr>
      <w:r w:rsidRPr="00880640">
        <w:rPr>
          <w:b/>
          <w:i/>
          <w:sz w:val="26"/>
        </w:rPr>
        <w:t>2.</w:t>
      </w:r>
      <w:r w:rsidR="00484053" w:rsidRPr="00880640">
        <w:rPr>
          <w:b/>
          <w:i/>
          <w:sz w:val="26"/>
        </w:rPr>
        <w:t>4. Thép cacbon chất lượng đặc biệt</w:t>
      </w:r>
    </w:p>
    <w:p w:rsidR="005E5485" w:rsidRPr="00880640" w:rsidRDefault="00484053" w:rsidP="00484053">
      <w:pPr>
        <w:ind w:left="1134" w:firstLine="567"/>
        <w:jc w:val="both"/>
        <w:rPr>
          <w:sz w:val="26"/>
        </w:rPr>
      </w:pPr>
      <w:r w:rsidRPr="00880640">
        <w:rPr>
          <w:sz w:val="26"/>
        </w:rPr>
        <w:t>Cho phép không quá 0,015%S và 0,025%P.</w:t>
      </w:r>
    </w:p>
    <w:p w:rsidR="0089086D" w:rsidRDefault="0089086D" w:rsidP="006A105B">
      <w:pPr>
        <w:autoSpaceDE w:val="0"/>
        <w:autoSpaceDN w:val="0"/>
        <w:adjustRightInd w:val="0"/>
        <w:spacing w:before="240" w:after="240"/>
        <w:jc w:val="center"/>
      </w:pPr>
    </w:p>
    <w:p w:rsidR="006A105B" w:rsidRPr="004B79F4" w:rsidRDefault="005E5485" w:rsidP="006A105B">
      <w:pPr>
        <w:autoSpaceDE w:val="0"/>
        <w:autoSpaceDN w:val="0"/>
        <w:adjustRightInd w:val="0"/>
        <w:spacing w:before="240" w:after="240"/>
        <w:jc w:val="center"/>
        <w:rPr>
          <w:b/>
          <w:sz w:val="28"/>
          <w:szCs w:val="28"/>
        </w:rPr>
      </w:pPr>
      <w:r>
        <w:br/>
      </w:r>
      <w:r w:rsidR="006A105B" w:rsidRPr="004B79F4">
        <w:rPr>
          <w:b/>
          <w:sz w:val="28"/>
          <w:szCs w:val="28"/>
        </w:rPr>
        <w:t>CÂU HỎI</w:t>
      </w:r>
    </w:p>
    <w:p w:rsidR="006A105B" w:rsidRPr="00880640" w:rsidRDefault="006A105B" w:rsidP="00880640">
      <w:pPr>
        <w:autoSpaceDE w:val="0"/>
        <w:autoSpaceDN w:val="0"/>
        <w:adjustRightInd w:val="0"/>
        <w:ind w:firstLine="567"/>
        <w:rPr>
          <w:sz w:val="26"/>
        </w:rPr>
      </w:pPr>
      <w:r w:rsidRPr="00880640">
        <w:rPr>
          <w:sz w:val="26"/>
        </w:rPr>
        <w:t xml:space="preserve">1. Trình bày </w:t>
      </w:r>
      <w:r w:rsidR="00817C48" w:rsidRPr="00880640">
        <w:rPr>
          <w:sz w:val="26"/>
        </w:rPr>
        <w:t xml:space="preserve">các </w:t>
      </w:r>
      <w:r w:rsidRPr="00880640">
        <w:rPr>
          <w:sz w:val="26"/>
        </w:rPr>
        <w:t>kh</w:t>
      </w:r>
      <w:r w:rsidR="00817C48" w:rsidRPr="00880640">
        <w:rPr>
          <w:sz w:val="26"/>
        </w:rPr>
        <w:t>ái niệm về thép cacbon</w:t>
      </w:r>
      <w:r w:rsidRPr="00880640">
        <w:rPr>
          <w:sz w:val="26"/>
        </w:rPr>
        <w:t>.</w:t>
      </w:r>
    </w:p>
    <w:p w:rsidR="006A105B" w:rsidRPr="00880640" w:rsidRDefault="00817C48" w:rsidP="00880640">
      <w:pPr>
        <w:autoSpaceDE w:val="0"/>
        <w:autoSpaceDN w:val="0"/>
        <w:adjustRightInd w:val="0"/>
        <w:ind w:left="567"/>
        <w:rPr>
          <w:sz w:val="26"/>
        </w:rPr>
      </w:pPr>
      <w:r w:rsidRPr="00880640">
        <w:rPr>
          <w:sz w:val="26"/>
        </w:rPr>
        <w:t>2. Phân loại, tính chất và ứng dụng của thép cacbon theo công dụng và theo chất lượng.</w:t>
      </w:r>
    </w:p>
    <w:p w:rsidR="005E5485" w:rsidRPr="00880640" w:rsidRDefault="005E5485" w:rsidP="00880640">
      <w:pPr>
        <w:ind w:firstLine="567"/>
        <w:jc w:val="both"/>
        <w:rPr>
          <w:sz w:val="26"/>
        </w:rPr>
      </w:pPr>
      <w:r w:rsidRPr="00880640">
        <w:rPr>
          <w:sz w:val="26"/>
        </w:rPr>
        <w:br/>
      </w:r>
    </w:p>
    <w:p w:rsidR="005E5485" w:rsidRDefault="005E5485" w:rsidP="005E5485">
      <w:pPr>
        <w:jc w:val="both"/>
      </w:pPr>
    </w:p>
    <w:p w:rsidR="005E5485" w:rsidRDefault="005E5485" w:rsidP="005E5485">
      <w:pPr>
        <w:jc w:val="both"/>
      </w:pPr>
    </w:p>
    <w:p w:rsidR="005E5485" w:rsidRDefault="005E5485" w:rsidP="005E5485">
      <w:pPr>
        <w:jc w:val="both"/>
      </w:pPr>
    </w:p>
    <w:p w:rsidR="005E5485" w:rsidRDefault="005E5485" w:rsidP="005E5485">
      <w:pPr>
        <w:jc w:val="both"/>
      </w:pPr>
    </w:p>
    <w:p w:rsidR="005E5485" w:rsidRDefault="005E5485" w:rsidP="005E5485">
      <w:pPr>
        <w:jc w:val="both"/>
      </w:pPr>
    </w:p>
    <w:p w:rsidR="005E5485" w:rsidRDefault="005E5485" w:rsidP="005E5485">
      <w:pPr>
        <w:jc w:val="both"/>
      </w:pPr>
    </w:p>
    <w:p w:rsidR="005E5485" w:rsidRDefault="005E5485" w:rsidP="005E5485">
      <w:pPr>
        <w:jc w:val="both"/>
      </w:pPr>
    </w:p>
    <w:p w:rsidR="005E5485" w:rsidRDefault="005E5485" w:rsidP="005E5485"/>
    <w:p w:rsidR="005E5485" w:rsidRDefault="005E5485" w:rsidP="005E5485"/>
    <w:p w:rsidR="005E5485" w:rsidRDefault="005E5485" w:rsidP="005E5485"/>
    <w:p w:rsidR="005E5485" w:rsidRDefault="005E5485" w:rsidP="005E5485"/>
    <w:p w:rsidR="005E5485" w:rsidRDefault="005E5485" w:rsidP="005E5485"/>
    <w:p w:rsidR="00BA2E23" w:rsidRPr="0089086D" w:rsidRDefault="005E5485" w:rsidP="00BE44C2">
      <w:pPr>
        <w:autoSpaceDE w:val="0"/>
        <w:autoSpaceDN w:val="0"/>
        <w:adjustRightInd w:val="0"/>
        <w:spacing w:before="120" w:after="240"/>
        <w:jc w:val="center"/>
        <w:rPr>
          <w:b/>
          <w:w w:val="120"/>
          <w:sz w:val="32"/>
          <w:szCs w:val="32"/>
        </w:rPr>
      </w:pPr>
      <w:r>
        <w:br w:type="page"/>
      </w:r>
      <w:r w:rsidR="00412FD3" w:rsidRPr="0089086D">
        <w:rPr>
          <w:b/>
          <w:w w:val="120"/>
          <w:sz w:val="26"/>
          <w:szCs w:val="26"/>
        </w:rPr>
        <w:lastRenderedPageBreak/>
        <w:t>Bài 6</w:t>
      </w:r>
      <w:r w:rsidRPr="0089086D">
        <w:rPr>
          <w:b/>
          <w:w w:val="120"/>
          <w:sz w:val="26"/>
          <w:szCs w:val="26"/>
        </w:rPr>
        <w:t>.</w:t>
      </w:r>
      <w:r w:rsidRPr="0089086D">
        <w:rPr>
          <w:b/>
          <w:w w:val="120"/>
          <w:sz w:val="32"/>
          <w:szCs w:val="32"/>
        </w:rPr>
        <w:t xml:space="preserve"> THÉP HỢP KIM</w:t>
      </w:r>
    </w:p>
    <w:p w:rsidR="0089086D" w:rsidRDefault="0089086D" w:rsidP="0089086D">
      <w:pPr>
        <w:tabs>
          <w:tab w:val="left" w:pos="1276"/>
        </w:tabs>
        <w:spacing w:before="120"/>
        <w:ind w:left="2127" w:hanging="1560"/>
        <w:jc w:val="both"/>
        <w:rPr>
          <w:iCs/>
          <w:sz w:val="26"/>
          <w:szCs w:val="26"/>
        </w:rPr>
      </w:pPr>
      <w:r>
        <w:rPr>
          <w:b/>
          <w:sz w:val="26"/>
          <w:szCs w:val="44"/>
        </w:rPr>
        <w:t>Mục tiêu</w:t>
      </w:r>
    </w:p>
    <w:p w:rsidR="0089086D" w:rsidRDefault="0089086D" w:rsidP="0089086D">
      <w:pPr>
        <w:ind w:left="1620" w:hanging="486"/>
        <w:jc w:val="both"/>
        <w:rPr>
          <w:i/>
          <w:sz w:val="22"/>
          <w:szCs w:val="22"/>
        </w:rPr>
      </w:pPr>
      <w:r>
        <w:rPr>
          <w:i/>
          <w:iCs/>
        </w:rPr>
        <w:t>Qua bài học này, học sinh trình bày được:</w:t>
      </w:r>
      <w:r w:rsidR="00BA2E23">
        <w:rPr>
          <w:i/>
          <w:sz w:val="22"/>
          <w:szCs w:val="22"/>
        </w:rPr>
        <w:tab/>
      </w:r>
    </w:p>
    <w:p w:rsidR="00302C98" w:rsidRPr="0089086D" w:rsidRDefault="00302C98" w:rsidP="0089086D">
      <w:pPr>
        <w:ind w:left="1620"/>
        <w:jc w:val="both"/>
        <w:rPr>
          <w:i/>
          <w:szCs w:val="22"/>
        </w:rPr>
      </w:pPr>
      <w:r w:rsidRPr="0089086D">
        <w:rPr>
          <w:i/>
          <w:szCs w:val="22"/>
        </w:rPr>
        <w:t xml:space="preserve">- </w:t>
      </w:r>
      <w:r w:rsidR="0089086D" w:rsidRPr="0089086D">
        <w:rPr>
          <w:i/>
          <w:szCs w:val="22"/>
        </w:rPr>
        <w:t xml:space="preserve">Khái </w:t>
      </w:r>
      <w:r w:rsidRPr="0089086D">
        <w:rPr>
          <w:i/>
          <w:szCs w:val="22"/>
        </w:rPr>
        <w:t>niệm về thép hợp kim, thép hợp ki</w:t>
      </w:r>
      <w:r w:rsidR="00CF0EEE" w:rsidRPr="0089086D">
        <w:rPr>
          <w:i/>
          <w:szCs w:val="22"/>
        </w:rPr>
        <w:t>m kết cấu, thép hợp kim dụng cụ và</w:t>
      </w:r>
      <w:r w:rsidRPr="0089086D">
        <w:rPr>
          <w:i/>
          <w:szCs w:val="22"/>
        </w:rPr>
        <w:t xml:space="preserve"> th</w:t>
      </w:r>
      <w:r w:rsidR="00CF0EEE" w:rsidRPr="0089086D">
        <w:rPr>
          <w:i/>
          <w:szCs w:val="22"/>
        </w:rPr>
        <w:t>ép hợp kim đặc biệt</w:t>
      </w:r>
      <w:r w:rsidR="00322891" w:rsidRPr="0089086D">
        <w:rPr>
          <w:i/>
          <w:szCs w:val="22"/>
        </w:rPr>
        <w:t xml:space="preserve">; </w:t>
      </w:r>
      <w:r w:rsidR="00CF0EEE" w:rsidRPr="0089086D">
        <w:rPr>
          <w:i/>
          <w:szCs w:val="22"/>
        </w:rPr>
        <w:t xml:space="preserve">phân loại, </w:t>
      </w:r>
      <w:r w:rsidRPr="0089086D">
        <w:rPr>
          <w:i/>
          <w:szCs w:val="22"/>
        </w:rPr>
        <w:t>tính chất</w:t>
      </w:r>
      <w:r w:rsidR="004705E3" w:rsidRPr="0089086D">
        <w:rPr>
          <w:i/>
          <w:szCs w:val="22"/>
        </w:rPr>
        <w:t>,</w:t>
      </w:r>
      <w:r w:rsidRPr="0089086D">
        <w:rPr>
          <w:i/>
          <w:szCs w:val="22"/>
        </w:rPr>
        <w:t xml:space="preserve"> ký hiệu và phạm vi ứng dụng của chúng.</w:t>
      </w:r>
    </w:p>
    <w:p w:rsidR="005E5485" w:rsidRPr="0010115F" w:rsidRDefault="0010115F" w:rsidP="00247619">
      <w:pPr>
        <w:jc w:val="both"/>
        <w:rPr>
          <w:b/>
          <w:sz w:val="26"/>
          <w:szCs w:val="26"/>
        </w:rPr>
      </w:pPr>
      <w:r w:rsidRPr="0010115F">
        <w:rPr>
          <w:b/>
          <w:sz w:val="26"/>
          <w:szCs w:val="26"/>
        </w:rPr>
        <w:t>I. KHÁI NIỆM</w:t>
      </w:r>
    </w:p>
    <w:p w:rsidR="001F02BF" w:rsidRPr="0010115F" w:rsidRDefault="001F02BF" w:rsidP="00590784">
      <w:pPr>
        <w:spacing w:before="120" w:after="120"/>
        <w:ind w:firstLine="567"/>
        <w:jc w:val="both"/>
        <w:rPr>
          <w:b/>
          <w:i/>
          <w:sz w:val="26"/>
          <w:szCs w:val="26"/>
        </w:rPr>
      </w:pPr>
      <w:r w:rsidRPr="0010115F">
        <w:rPr>
          <w:b/>
          <w:i/>
          <w:sz w:val="26"/>
          <w:szCs w:val="26"/>
        </w:rPr>
        <w:t>1. Định nghĩa</w:t>
      </w:r>
    </w:p>
    <w:p w:rsidR="005E5485" w:rsidRPr="0010115F" w:rsidRDefault="005E5485" w:rsidP="00247619">
      <w:pPr>
        <w:ind w:left="567" w:firstLine="567"/>
        <w:jc w:val="both"/>
        <w:rPr>
          <w:sz w:val="26"/>
          <w:szCs w:val="26"/>
        </w:rPr>
      </w:pPr>
      <w:r w:rsidRPr="0010115F">
        <w:rPr>
          <w:sz w:val="26"/>
          <w:szCs w:val="26"/>
        </w:rPr>
        <w:t>Thép hợp kim là</w:t>
      </w:r>
      <w:r w:rsidR="005E018B" w:rsidRPr="0010115F">
        <w:rPr>
          <w:sz w:val="26"/>
          <w:szCs w:val="26"/>
        </w:rPr>
        <w:t xml:space="preserve"> hợp kim của sắt-</w:t>
      </w:r>
      <w:r w:rsidR="00DF0256" w:rsidRPr="0010115F">
        <w:rPr>
          <w:sz w:val="26"/>
          <w:szCs w:val="26"/>
        </w:rPr>
        <w:t>cacbon</w:t>
      </w:r>
      <w:r w:rsidRPr="0010115F">
        <w:rPr>
          <w:sz w:val="26"/>
          <w:szCs w:val="26"/>
        </w:rPr>
        <w:t xml:space="preserve"> và một số nguyên tố hợp kim có hàm lượng nhất định (thường lớn hơn hoặc bằn</w:t>
      </w:r>
      <w:r w:rsidR="00DF0256" w:rsidRPr="0010115F">
        <w:rPr>
          <w:sz w:val="26"/>
          <w:szCs w:val="26"/>
        </w:rPr>
        <w:t>g 1%) như Cr, Ni, Mn, W, Mo, Si</w:t>
      </w:r>
      <w:r w:rsidR="00BE4F9D" w:rsidRPr="0010115F">
        <w:rPr>
          <w:sz w:val="26"/>
          <w:szCs w:val="26"/>
        </w:rPr>
        <w:t xml:space="preserve"> v.v</w:t>
      </w:r>
      <w:r w:rsidRPr="0010115F">
        <w:rPr>
          <w:sz w:val="26"/>
          <w:szCs w:val="26"/>
        </w:rPr>
        <w:t>… nhưng đối với Ti chỉ cần 0,1% đã được gọi là nguyên tố hợp kim. Thép hợp kim luôn có một số nguyên tố tạp chất khác như S</w:t>
      </w:r>
      <w:r w:rsidR="00DF0256" w:rsidRPr="0010115F">
        <w:rPr>
          <w:sz w:val="26"/>
          <w:szCs w:val="26"/>
        </w:rPr>
        <w:t>, P .v.v</w:t>
      </w:r>
      <w:r w:rsidRPr="0010115F">
        <w:rPr>
          <w:sz w:val="26"/>
          <w:szCs w:val="26"/>
        </w:rPr>
        <w:t>…</w:t>
      </w:r>
    </w:p>
    <w:p w:rsidR="001F02BF" w:rsidRPr="0010115F" w:rsidRDefault="00394805" w:rsidP="00590784">
      <w:pPr>
        <w:spacing w:before="120" w:after="120"/>
        <w:ind w:firstLine="567"/>
        <w:jc w:val="both"/>
        <w:rPr>
          <w:b/>
          <w:i/>
          <w:sz w:val="26"/>
          <w:szCs w:val="26"/>
        </w:rPr>
      </w:pPr>
      <w:r w:rsidRPr="0010115F">
        <w:rPr>
          <w:b/>
          <w:i/>
          <w:sz w:val="26"/>
          <w:szCs w:val="26"/>
        </w:rPr>
        <w:t xml:space="preserve">2. Đặc điểm </w:t>
      </w:r>
    </w:p>
    <w:p w:rsidR="005E5485" w:rsidRPr="0010115F" w:rsidRDefault="00722D1E" w:rsidP="00BE4F9D">
      <w:pPr>
        <w:spacing w:before="120"/>
        <w:ind w:left="567" w:firstLine="567"/>
        <w:jc w:val="both"/>
        <w:rPr>
          <w:sz w:val="26"/>
          <w:szCs w:val="26"/>
        </w:rPr>
      </w:pPr>
      <w:r w:rsidRPr="0010115F">
        <w:rPr>
          <w:sz w:val="26"/>
          <w:szCs w:val="26"/>
        </w:rPr>
        <w:t xml:space="preserve">- </w:t>
      </w:r>
      <w:r w:rsidR="005E5485" w:rsidRPr="0010115F">
        <w:rPr>
          <w:sz w:val="26"/>
          <w:szCs w:val="26"/>
        </w:rPr>
        <w:t>Khó chế tạo và đắt tiền hơn thép cacbon.</w:t>
      </w:r>
    </w:p>
    <w:p w:rsidR="005E5485" w:rsidRPr="0010115F" w:rsidRDefault="00722D1E" w:rsidP="00BE4F9D">
      <w:pPr>
        <w:spacing w:before="120"/>
        <w:ind w:left="567" w:firstLine="567"/>
        <w:jc w:val="both"/>
        <w:rPr>
          <w:sz w:val="26"/>
          <w:szCs w:val="26"/>
        </w:rPr>
      </w:pPr>
      <w:r w:rsidRPr="0010115F">
        <w:rPr>
          <w:sz w:val="26"/>
          <w:szCs w:val="26"/>
        </w:rPr>
        <w:t xml:space="preserve">- </w:t>
      </w:r>
      <w:r w:rsidR="005E5485" w:rsidRPr="0010115F">
        <w:rPr>
          <w:sz w:val="26"/>
          <w:szCs w:val="26"/>
        </w:rPr>
        <w:t>Có độ bền, độ thấm tôi cao hơn thép cacbon</w:t>
      </w:r>
      <w:r w:rsidR="00084925" w:rsidRPr="0010115F">
        <w:rPr>
          <w:sz w:val="26"/>
          <w:szCs w:val="26"/>
        </w:rPr>
        <w:t>,</w:t>
      </w:r>
      <w:r w:rsidR="005E5485" w:rsidRPr="0010115F">
        <w:rPr>
          <w:sz w:val="26"/>
          <w:szCs w:val="26"/>
        </w:rPr>
        <w:t xml:space="preserve"> nhất là sau khi nhiệt luyện.</w:t>
      </w:r>
    </w:p>
    <w:p w:rsidR="005E5485" w:rsidRPr="0010115F" w:rsidRDefault="00722D1E" w:rsidP="00BE4F9D">
      <w:pPr>
        <w:spacing w:before="120"/>
        <w:ind w:left="567" w:firstLine="567"/>
        <w:jc w:val="both"/>
        <w:rPr>
          <w:sz w:val="26"/>
          <w:szCs w:val="26"/>
        </w:rPr>
      </w:pPr>
      <w:r w:rsidRPr="0010115F">
        <w:rPr>
          <w:sz w:val="26"/>
          <w:szCs w:val="26"/>
        </w:rPr>
        <w:t xml:space="preserve">- </w:t>
      </w:r>
      <w:r w:rsidR="005E5485" w:rsidRPr="0010115F">
        <w:rPr>
          <w:sz w:val="26"/>
          <w:szCs w:val="26"/>
        </w:rPr>
        <w:t xml:space="preserve">Có tính </w:t>
      </w:r>
      <w:r w:rsidR="00D91B3A" w:rsidRPr="0010115F">
        <w:rPr>
          <w:sz w:val="26"/>
          <w:szCs w:val="26"/>
        </w:rPr>
        <w:t>công nghệ như đúc, hàn, cắt gọt</w:t>
      </w:r>
      <w:r w:rsidR="00A77C9D" w:rsidRPr="0010115F">
        <w:rPr>
          <w:sz w:val="26"/>
          <w:szCs w:val="26"/>
        </w:rPr>
        <w:t xml:space="preserve"> </w:t>
      </w:r>
      <w:r w:rsidR="00084925" w:rsidRPr="0010115F">
        <w:rPr>
          <w:sz w:val="26"/>
          <w:szCs w:val="26"/>
        </w:rPr>
        <w:t xml:space="preserve">v.v… </w:t>
      </w:r>
      <w:r w:rsidR="005E5485" w:rsidRPr="0010115F">
        <w:rPr>
          <w:sz w:val="26"/>
          <w:szCs w:val="26"/>
        </w:rPr>
        <w:t>xấu hơn thép cacbon.</w:t>
      </w:r>
    </w:p>
    <w:p w:rsidR="005E5485" w:rsidRPr="0010115F" w:rsidRDefault="00722D1E" w:rsidP="00BE4F9D">
      <w:pPr>
        <w:spacing w:before="120"/>
        <w:ind w:left="567" w:firstLine="567"/>
        <w:jc w:val="both"/>
        <w:rPr>
          <w:sz w:val="26"/>
          <w:szCs w:val="26"/>
        </w:rPr>
      </w:pPr>
      <w:r w:rsidRPr="0010115F">
        <w:rPr>
          <w:sz w:val="26"/>
          <w:szCs w:val="26"/>
        </w:rPr>
        <w:t xml:space="preserve">- </w:t>
      </w:r>
      <w:r w:rsidR="005E5485" w:rsidRPr="0010115F">
        <w:rPr>
          <w:sz w:val="26"/>
          <w:szCs w:val="26"/>
        </w:rPr>
        <w:t>Có tính chịu nóng (đến 1000</w:t>
      </w:r>
      <w:r w:rsidR="005E5485" w:rsidRPr="0010115F">
        <w:rPr>
          <w:sz w:val="26"/>
          <w:szCs w:val="26"/>
          <w:vertAlign w:val="superscript"/>
        </w:rPr>
        <w:t>o</w:t>
      </w:r>
      <w:r w:rsidR="005E5485" w:rsidRPr="0010115F">
        <w:rPr>
          <w:sz w:val="26"/>
          <w:szCs w:val="26"/>
        </w:rPr>
        <w:t>C) tố</w:t>
      </w:r>
      <w:r w:rsidR="00BE4F9D" w:rsidRPr="0010115F">
        <w:rPr>
          <w:sz w:val="26"/>
          <w:szCs w:val="26"/>
        </w:rPr>
        <w:t>t hơn thép cacbon (chỉ</w:t>
      </w:r>
      <w:r w:rsidR="005E5485" w:rsidRPr="0010115F">
        <w:rPr>
          <w:sz w:val="26"/>
          <w:szCs w:val="26"/>
        </w:rPr>
        <w:t xml:space="preserve"> đến 200</w:t>
      </w:r>
      <w:r w:rsidR="005E5485" w:rsidRPr="0010115F">
        <w:rPr>
          <w:sz w:val="26"/>
          <w:szCs w:val="26"/>
          <w:vertAlign w:val="superscript"/>
        </w:rPr>
        <w:t>o</w:t>
      </w:r>
      <w:r w:rsidR="005E5485" w:rsidRPr="0010115F">
        <w:rPr>
          <w:sz w:val="26"/>
          <w:szCs w:val="26"/>
        </w:rPr>
        <w:t>C).</w:t>
      </w:r>
    </w:p>
    <w:p w:rsidR="005E5485" w:rsidRPr="0010115F" w:rsidRDefault="00722D1E" w:rsidP="00BE4F9D">
      <w:pPr>
        <w:spacing w:before="120"/>
        <w:ind w:left="567" w:firstLine="567"/>
        <w:jc w:val="both"/>
        <w:rPr>
          <w:sz w:val="26"/>
          <w:szCs w:val="26"/>
        </w:rPr>
      </w:pPr>
      <w:r w:rsidRPr="0010115F">
        <w:rPr>
          <w:sz w:val="26"/>
          <w:szCs w:val="26"/>
        </w:rPr>
        <w:t xml:space="preserve">- </w:t>
      </w:r>
      <w:r w:rsidR="005E5485" w:rsidRPr="0010115F">
        <w:rPr>
          <w:sz w:val="26"/>
          <w:szCs w:val="26"/>
        </w:rPr>
        <w:t>Có một số tính chất hóa</w:t>
      </w:r>
      <w:r w:rsidR="00F00F53" w:rsidRPr="0010115F">
        <w:rPr>
          <w:sz w:val="26"/>
          <w:szCs w:val="26"/>
        </w:rPr>
        <w:t>,</w:t>
      </w:r>
      <w:r w:rsidR="005E5485" w:rsidRPr="0010115F">
        <w:rPr>
          <w:sz w:val="26"/>
          <w:szCs w:val="26"/>
        </w:rPr>
        <w:t xml:space="preserve"> lý đặc biệt như chịu ăn mòn trong các môi trường acid, baz</w:t>
      </w:r>
      <w:r w:rsidR="00D91B3A" w:rsidRPr="0010115F">
        <w:rPr>
          <w:sz w:val="26"/>
          <w:szCs w:val="26"/>
        </w:rPr>
        <w:t>ơ, không khí ẩm</w:t>
      </w:r>
      <w:r w:rsidR="00BE4F9D" w:rsidRPr="0010115F">
        <w:rPr>
          <w:sz w:val="26"/>
          <w:szCs w:val="26"/>
        </w:rPr>
        <w:t xml:space="preserve"> v.v…; có t</w:t>
      </w:r>
      <w:r w:rsidR="00084925" w:rsidRPr="0010115F">
        <w:rPr>
          <w:sz w:val="26"/>
          <w:szCs w:val="26"/>
        </w:rPr>
        <w:t xml:space="preserve">ính </w:t>
      </w:r>
      <w:r w:rsidR="005E5485" w:rsidRPr="0010115F">
        <w:rPr>
          <w:sz w:val="26"/>
          <w:szCs w:val="26"/>
        </w:rPr>
        <w:t>đàn hồ</w:t>
      </w:r>
      <w:r w:rsidR="00BE4F9D" w:rsidRPr="0010115F">
        <w:rPr>
          <w:sz w:val="26"/>
          <w:szCs w:val="26"/>
        </w:rPr>
        <w:t xml:space="preserve">i rất cao, có từ tính </w:t>
      </w:r>
      <w:r w:rsidR="005E5485" w:rsidRPr="0010115F">
        <w:rPr>
          <w:sz w:val="26"/>
          <w:szCs w:val="26"/>
        </w:rPr>
        <w:t>hoặc không có từ tính.</w:t>
      </w:r>
    </w:p>
    <w:p w:rsidR="00722D1E" w:rsidRPr="0010115F" w:rsidRDefault="005E5485" w:rsidP="00C45440">
      <w:pPr>
        <w:spacing w:before="120"/>
        <w:ind w:left="567" w:firstLine="567"/>
        <w:jc w:val="both"/>
        <w:rPr>
          <w:sz w:val="26"/>
          <w:szCs w:val="26"/>
        </w:rPr>
      </w:pPr>
      <w:r w:rsidRPr="0010115F">
        <w:rPr>
          <w:sz w:val="26"/>
          <w:szCs w:val="26"/>
        </w:rPr>
        <w:t>Ký hiệu theo TCVN</w:t>
      </w:r>
      <w:r w:rsidR="00590784" w:rsidRPr="0010115F">
        <w:rPr>
          <w:sz w:val="26"/>
          <w:szCs w:val="26"/>
        </w:rPr>
        <w:t>:</w:t>
      </w:r>
      <w:r w:rsidR="00D91B3A" w:rsidRPr="0010115F">
        <w:rPr>
          <w:sz w:val="26"/>
          <w:szCs w:val="26"/>
        </w:rPr>
        <w:t xml:space="preserve"> 18Cr2Ni4</w:t>
      </w:r>
      <w:r w:rsidR="00722D1E" w:rsidRPr="0010115F">
        <w:rPr>
          <w:sz w:val="26"/>
          <w:szCs w:val="26"/>
        </w:rPr>
        <w:t>MoA</w:t>
      </w:r>
    </w:p>
    <w:p w:rsidR="00722D1E" w:rsidRPr="0010115F" w:rsidRDefault="00722D1E" w:rsidP="00C45440">
      <w:pPr>
        <w:spacing w:before="120"/>
        <w:ind w:left="567" w:firstLine="567"/>
        <w:jc w:val="both"/>
        <w:rPr>
          <w:sz w:val="26"/>
          <w:szCs w:val="26"/>
        </w:rPr>
      </w:pPr>
      <w:r w:rsidRPr="0010115F">
        <w:rPr>
          <w:sz w:val="26"/>
          <w:szCs w:val="26"/>
        </w:rPr>
        <w:t>Thép hợp kim chứa ≈ 0,18%C; ≈ 2%Cr; ≈</w:t>
      </w:r>
      <w:r w:rsidR="00C45440">
        <w:rPr>
          <w:sz w:val="26"/>
          <w:szCs w:val="26"/>
        </w:rPr>
        <w:t xml:space="preserve"> 4%Ni; ≈ 0,4%Mo </w:t>
      </w:r>
      <w:r w:rsidRPr="0010115F">
        <w:rPr>
          <w:sz w:val="26"/>
          <w:szCs w:val="26"/>
        </w:rPr>
        <w:t xml:space="preserve">(khi hàm lượng nguyên tố hợp kim &lt;1% thì không cần viết </w:t>
      </w:r>
      <w:r w:rsidR="00895201" w:rsidRPr="0010115F">
        <w:rPr>
          <w:sz w:val="26"/>
          <w:szCs w:val="26"/>
        </w:rPr>
        <w:t xml:space="preserve">con </w:t>
      </w:r>
      <w:r w:rsidRPr="0010115F">
        <w:rPr>
          <w:sz w:val="26"/>
          <w:szCs w:val="26"/>
        </w:rPr>
        <w:t>số); chữ A chỉ mác thép chất lượng cao.</w:t>
      </w:r>
    </w:p>
    <w:p w:rsidR="005E5485" w:rsidRPr="00DD323F" w:rsidRDefault="00DD323F" w:rsidP="00590784">
      <w:pPr>
        <w:spacing w:before="120" w:after="120"/>
        <w:jc w:val="both"/>
        <w:rPr>
          <w:b/>
          <w:sz w:val="26"/>
          <w:szCs w:val="26"/>
        </w:rPr>
      </w:pPr>
      <w:r w:rsidRPr="00DD323F">
        <w:rPr>
          <w:b/>
          <w:sz w:val="26"/>
          <w:szCs w:val="26"/>
        </w:rPr>
        <w:t>II. CÁC LOẠI THÉP HỢP KIM THÔNG DỤNG</w:t>
      </w:r>
    </w:p>
    <w:p w:rsidR="005E5485" w:rsidRPr="0010115F" w:rsidRDefault="00247619" w:rsidP="00247619">
      <w:pPr>
        <w:ind w:firstLine="567"/>
        <w:jc w:val="both"/>
        <w:rPr>
          <w:b/>
          <w:i/>
          <w:sz w:val="26"/>
          <w:szCs w:val="26"/>
        </w:rPr>
      </w:pPr>
      <w:r w:rsidRPr="0010115F">
        <w:rPr>
          <w:b/>
          <w:i/>
          <w:sz w:val="26"/>
          <w:szCs w:val="26"/>
        </w:rPr>
        <w:t xml:space="preserve">1. </w:t>
      </w:r>
      <w:r w:rsidR="003365FC" w:rsidRPr="0010115F">
        <w:rPr>
          <w:b/>
          <w:i/>
          <w:sz w:val="26"/>
          <w:szCs w:val="26"/>
        </w:rPr>
        <w:t>Thép hợp kim kết cấu</w:t>
      </w:r>
    </w:p>
    <w:p w:rsidR="005E5485" w:rsidRPr="00335419" w:rsidRDefault="00335419" w:rsidP="00A81A27">
      <w:pPr>
        <w:spacing w:before="120" w:after="120"/>
        <w:ind w:left="567" w:firstLine="567"/>
        <w:jc w:val="both"/>
        <w:rPr>
          <w:b/>
          <w:i/>
          <w:sz w:val="26"/>
          <w:szCs w:val="26"/>
        </w:rPr>
      </w:pPr>
      <w:r w:rsidRPr="00335419">
        <w:rPr>
          <w:b/>
          <w:i/>
          <w:sz w:val="26"/>
          <w:szCs w:val="26"/>
        </w:rPr>
        <w:t>1.1</w:t>
      </w:r>
      <w:r w:rsidR="00A81A27" w:rsidRPr="00335419">
        <w:rPr>
          <w:b/>
          <w:i/>
          <w:sz w:val="26"/>
          <w:szCs w:val="26"/>
        </w:rPr>
        <w:t xml:space="preserve">. </w:t>
      </w:r>
      <w:r w:rsidR="00247619" w:rsidRPr="00335419">
        <w:rPr>
          <w:b/>
          <w:i/>
          <w:sz w:val="26"/>
          <w:szCs w:val="26"/>
        </w:rPr>
        <w:t>Định nghĩa</w:t>
      </w:r>
    </w:p>
    <w:p w:rsidR="005E5485" w:rsidRPr="0010115F" w:rsidRDefault="005E5485" w:rsidP="00247619">
      <w:pPr>
        <w:ind w:left="1134" w:firstLine="567"/>
        <w:jc w:val="both"/>
        <w:rPr>
          <w:sz w:val="26"/>
          <w:szCs w:val="26"/>
        </w:rPr>
      </w:pPr>
      <w:r w:rsidRPr="0010115F">
        <w:rPr>
          <w:sz w:val="26"/>
          <w:szCs w:val="26"/>
        </w:rPr>
        <w:t xml:space="preserve">Thép hợp kim kết cấu là thép hợp kim có hàm lượng cacbon từ 0,1% </w:t>
      </w:r>
      <w:r w:rsidR="00F00F53" w:rsidRPr="0010115F">
        <w:rPr>
          <w:sz w:val="26"/>
          <w:szCs w:val="26"/>
        </w:rPr>
        <w:t xml:space="preserve">đến 0,7% và có chất lượng cao (P và </w:t>
      </w:r>
      <w:r w:rsidRPr="0010115F">
        <w:rPr>
          <w:sz w:val="26"/>
          <w:szCs w:val="26"/>
        </w:rPr>
        <w:t>S nhỏ hơn 0,025%).</w:t>
      </w:r>
    </w:p>
    <w:p w:rsidR="005E5485" w:rsidRPr="00335419" w:rsidRDefault="00335419" w:rsidP="00A81A27">
      <w:pPr>
        <w:spacing w:before="120" w:after="120"/>
        <w:ind w:left="567" w:firstLine="567"/>
        <w:jc w:val="both"/>
        <w:rPr>
          <w:b/>
          <w:i/>
          <w:sz w:val="26"/>
          <w:szCs w:val="26"/>
        </w:rPr>
      </w:pPr>
      <w:r w:rsidRPr="00335419">
        <w:rPr>
          <w:b/>
          <w:i/>
          <w:sz w:val="26"/>
          <w:szCs w:val="26"/>
        </w:rPr>
        <w:t>1.2</w:t>
      </w:r>
      <w:r w:rsidR="00A81A27" w:rsidRPr="00335419">
        <w:rPr>
          <w:b/>
          <w:i/>
          <w:sz w:val="26"/>
          <w:szCs w:val="26"/>
        </w:rPr>
        <w:t xml:space="preserve">. </w:t>
      </w:r>
      <w:r w:rsidR="005E5485" w:rsidRPr="00335419">
        <w:rPr>
          <w:b/>
          <w:i/>
          <w:sz w:val="26"/>
          <w:szCs w:val="26"/>
        </w:rPr>
        <w:t>P</w:t>
      </w:r>
      <w:r w:rsidR="00A81A27" w:rsidRPr="00335419">
        <w:rPr>
          <w:b/>
          <w:i/>
          <w:sz w:val="26"/>
          <w:szCs w:val="26"/>
        </w:rPr>
        <w:t xml:space="preserve">hân loại - Tính chất - </w:t>
      </w:r>
      <w:r w:rsidR="00954226" w:rsidRPr="00335419">
        <w:rPr>
          <w:b/>
          <w:i/>
          <w:sz w:val="26"/>
          <w:szCs w:val="26"/>
        </w:rPr>
        <w:t>Phạm vi ứng dụng</w:t>
      </w:r>
    </w:p>
    <w:p w:rsidR="005E5485" w:rsidRPr="0010115F" w:rsidRDefault="005E5485" w:rsidP="004C3EAC">
      <w:pPr>
        <w:spacing w:before="120"/>
        <w:ind w:left="1134" w:firstLine="567"/>
        <w:jc w:val="both"/>
        <w:rPr>
          <w:sz w:val="26"/>
          <w:szCs w:val="26"/>
        </w:rPr>
      </w:pPr>
      <w:r w:rsidRPr="0010115F">
        <w:rPr>
          <w:sz w:val="26"/>
          <w:szCs w:val="26"/>
        </w:rPr>
        <w:t xml:space="preserve">Trong sản xuất cơ khí, thép hợp kim kết cấu được sử dụng nhiều và đa dạng, có thể chia thành </w:t>
      </w:r>
      <w:r w:rsidR="00C3069D" w:rsidRPr="0010115F">
        <w:rPr>
          <w:sz w:val="26"/>
          <w:szCs w:val="26"/>
        </w:rPr>
        <w:t>ba</w:t>
      </w:r>
      <w:r w:rsidRPr="0010115F">
        <w:rPr>
          <w:sz w:val="26"/>
          <w:szCs w:val="26"/>
        </w:rPr>
        <w:t xml:space="preserve"> nhóm:</w:t>
      </w:r>
    </w:p>
    <w:p w:rsidR="005E5485" w:rsidRPr="0010115F" w:rsidRDefault="00A81A27" w:rsidP="00C45440">
      <w:pPr>
        <w:spacing w:before="120"/>
        <w:ind w:left="1134" w:firstLine="567"/>
        <w:jc w:val="both"/>
        <w:rPr>
          <w:sz w:val="26"/>
          <w:szCs w:val="26"/>
        </w:rPr>
      </w:pPr>
      <w:r w:rsidRPr="0010115F">
        <w:rPr>
          <w:sz w:val="26"/>
          <w:szCs w:val="26"/>
        </w:rPr>
        <w:t xml:space="preserve">- </w:t>
      </w:r>
      <w:r w:rsidR="005E5485" w:rsidRPr="0010115F">
        <w:rPr>
          <w:sz w:val="26"/>
          <w:szCs w:val="26"/>
        </w:rPr>
        <w:t>Nhóm thép hợp kim kết cấu có hàm lượng cacbon thấp: có hàm</w:t>
      </w:r>
      <w:r w:rsidR="008A7580" w:rsidRPr="0010115F">
        <w:rPr>
          <w:sz w:val="26"/>
          <w:szCs w:val="26"/>
        </w:rPr>
        <w:t xml:space="preserve"> lượng cacbon từ 0,1% đến 0,25%;</w:t>
      </w:r>
      <w:r w:rsidR="005E5485" w:rsidRPr="0010115F">
        <w:rPr>
          <w:sz w:val="26"/>
          <w:szCs w:val="26"/>
        </w:rPr>
        <w:t xml:space="preserve"> nguyên tố </w:t>
      </w:r>
      <w:r w:rsidR="00735896" w:rsidRPr="0010115F">
        <w:rPr>
          <w:sz w:val="26"/>
          <w:szCs w:val="26"/>
        </w:rPr>
        <w:t>hợp kim chính là Cr, Ni, Mn, Ti</w:t>
      </w:r>
      <w:r w:rsidR="00C21E84">
        <w:rPr>
          <w:sz w:val="26"/>
          <w:szCs w:val="26"/>
        </w:rPr>
        <w:t xml:space="preserve"> v.v</w:t>
      </w:r>
      <w:r w:rsidR="005E5485" w:rsidRPr="0010115F">
        <w:rPr>
          <w:sz w:val="26"/>
          <w:szCs w:val="26"/>
        </w:rPr>
        <w:t xml:space="preserve">… Do có hàm lượng cacbon thấp nên thép nhóm này mềm và thường được thấm cacbon, nhiệt luyện rồi mới sử dụng. Thép này dùng để chế tạo các chi tiết máy cần có bề mặt làm việc cứng và chịu mài mòn cao trong khi lõi cần dẻo dai để tránh phá hủy dòn như bánh răng, trục cam trong xe </w:t>
      </w:r>
      <w:r w:rsidR="00594107" w:rsidRPr="0010115F">
        <w:rPr>
          <w:sz w:val="26"/>
          <w:szCs w:val="26"/>
        </w:rPr>
        <w:t xml:space="preserve">ôtô, xe </w:t>
      </w:r>
      <w:r w:rsidR="005E5485" w:rsidRPr="0010115F">
        <w:rPr>
          <w:sz w:val="26"/>
          <w:szCs w:val="26"/>
        </w:rPr>
        <w:t>máy</w:t>
      </w:r>
      <w:r w:rsidR="00C45440">
        <w:rPr>
          <w:sz w:val="26"/>
          <w:szCs w:val="26"/>
        </w:rPr>
        <w:t xml:space="preserve"> v.v</w:t>
      </w:r>
      <w:r w:rsidR="005E5485" w:rsidRPr="0010115F">
        <w:rPr>
          <w:sz w:val="26"/>
          <w:szCs w:val="26"/>
        </w:rPr>
        <w:t>…</w:t>
      </w:r>
      <w:r w:rsidR="00B23AE3" w:rsidRPr="0010115F">
        <w:rPr>
          <w:sz w:val="26"/>
          <w:szCs w:val="26"/>
        </w:rPr>
        <w:t>(</w:t>
      </w:r>
      <w:r w:rsidR="005E5485" w:rsidRPr="0010115F">
        <w:rPr>
          <w:sz w:val="26"/>
          <w:szCs w:val="26"/>
        </w:rPr>
        <w:t>ví dụ 20Cr, 18CrMn Ti</w:t>
      </w:r>
      <w:r w:rsidR="00C45440">
        <w:rPr>
          <w:sz w:val="26"/>
          <w:szCs w:val="26"/>
        </w:rPr>
        <w:t xml:space="preserve"> v.v</w:t>
      </w:r>
      <w:r w:rsidR="005E5485" w:rsidRPr="0010115F">
        <w:rPr>
          <w:sz w:val="26"/>
          <w:szCs w:val="26"/>
        </w:rPr>
        <w:t>…</w:t>
      </w:r>
      <w:r w:rsidR="00B23AE3" w:rsidRPr="0010115F">
        <w:rPr>
          <w:sz w:val="26"/>
          <w:szCs w:val="26"/>
        </w:rPr>
        <w:t>)</w:t>
      </w:r>
      <w:r w:rsidR="00C45440">
        <w:rPr>
          <w:sz w:val="26"/>
          <w:szCs w:val="26"/>
        </w:rPr>
        <w:t>.</w:t>
      </w:r>
    </w:p>
    <w:p w:rsidR="00C45440" w:rsidRDefault="00953532" w:rsidP="00C45440">
      <w:pPr>
        <w:spacing w:before="120"/>
        <w:ind w:left="1134" w:firstLine="567"/>
        <w:jc w:val="both"/>
        <w:rPr>
          <w:sz w:val="26"/>
          <w:szCs w:val="26"/>
        </w:rPr>
      </w:pPr>
      <w:r w:rsidRPr="0010115F">
        <w:rPr>
          <w:sz w:val="26"/>
          <w:szCs w:val="26"/>
        </w:rPr>
        <w:lastRenderedPageBreak/>
        <w:t xml:space="preserve">- Nhóm thép hợp kim kết cấu có hàm lượng cacbon trung bình: còn gọi là nhóm thép hợp kim kết cấu hóa tốt, có hàm lượng C từ (0,3-0,5)% và các nguyên tố hợp kim Cr, Ni, Mn, Si, V, W v.v… Thép nhóm này có cơ tính tổng hợp cao, chịu mài mòn tốt; dùng làm bánh răng, trục truyền động. Nhiệt luyện tôi và ram cao sẽ nâng cao khả năng làm việc của chi tiết máy. </w:t>
      </w:r>
    </w:p>
    <w:p w:rsidR="00953532" w:rsidRPr="0010115F" w:rsidRDefault="00953532" w:rsidP="00C45440">
      <w:pPr>
        <w:spacing w:before="120"/>
        <w:ind w:left="1134" w:firstLine="567"/>
        <w:jc w:val="both"/>
        <w:rPr>
          <w:sz w:val="26"/>
          <w:szCs w:val="26"/>
        </w:rPr>
      </w:pPr>
      <w:r w:rsidRPr="0010115F">
        <w:rPr>
          <w:sz w:val="26"/>
          <w:szCs w:val="26"/>
        </w:rPr>
        <w:t>Ví dụ: 40Cr, 30CrMnSi v.v…</w:t>
      </w:r>
    </w:p>
    <w:p w:rsidR="005E5485" w:rsidRPr="0010115F" w:rsidRDefault="00A81A27" w:rsidP="00C45440">
      <w:pPr>
        <w:spacing w:before="120"/>
        <w:ind w:left="1134" w:firstLine="567"/>
        <w:jc w:val="both"/>
        <w:rPr>
          <w:sz w:val="26"/>
          <w:szCs w:val="26"/>
        </w:rPr>
      </w:pPr>
      <w:r w:rsidRPr="0010115F">
        <w:rPr>
          <w:sz w:val="26"/>
          <w:szCs w:val="26"/>
        </w:rPr>
        <w:t xml:space="preserve">- </w:t>
      </w:r>
      <w:r w:rsidR="005E5485" w:rsidRPr="0010115F">
        <w:rPr>
          <w:sz w:val="26"/>
          <w:szCs w:val="26"/>
        </w:rPr>
        <w:t xml:space="preserve">Nhóm thép hợp kim kết cấu có hàm lượng cacbon cao: còn gọi là nhóm thép lò xo, có hàm lượng cacbon từ 0,5% đến 0,7%, nguyên tố hợp kim như Mn, Si từ 1% đến 2% để </w:t>
      </w:r>
      <w:r w:rsidR="004C258C" w:rsidRPr="0010115F">
        <w:rPr>
          <w:sz w:val="26"/>
          <w:szCs w:val="26"/>
        </w:rPr>
        <w:t>làm tăng giới hạn đàn hồi và Cr</w:t>
      </w:r>
      <w:r w:rsidR="005E5485" w:rsidRPr="0010115F">
        <w:rPr>
          <w:sz w:val="26"/>
          <w:szCs w:val="26"/>
        </w:rPr>
        <w:t>Ni từ 1% đến 2% để làm tăng độ thấm tôi. Thép nhóm này tín</w:t>
      </w:r>
      <w:r w:rsidR="004C258C" w:rsidRPr="0010115F">
        <w:rPr>
          <w:sz w:val="26"/>
          <w:szCs w:val="26"/>
        </w:rPr>
        <w:t>h đàn hồi cao, khá cứng (350-</w:t>
      </w:r>
      <w:r w:rsidR="005E5485" w:rsidRPr="0010115F">
        <w:rPr>
          <w:sz w:val="26"/>
          <w:szCs w:val="26"/>
        </w:rPr>
        <w:t>450</w:t>
      </w:r>
      <w:r w:rsidR="004C258C" w:rsidRPr="0010115F">
        <w:rPr>
          <w:sz w:val="26"/>
          <w:szCs w:val="26"/>
        </w:rPr>
        <w:t>)</w:t>
      </w:r>
      <w:r w:rsidR="005E5485" w:rsidRPr="0010115F">
        <w:rPr>
          <w:sz w:val="26"/>
          <w:szCs w:val="26"/>
        </w:rPr>
        <w:t>HB, được dùng để chế tạo lò xo, nhíp xe hơi, dây cót</w:t>
      </w:r>
      <w:r w:rsidR="00735896" w:rsidRPr="0010115F">
        <w:rPr>
          <w:sz w:val="26"/>
          <w:szCs w:val="26"/>
        </w:rPr>
        <w:t xml:space="preserve"> v.v…</w:t>
      </w:r>
      <w:r w:rsidR="005E5485" w:rsidRPr="0010115F">
        <w:rPr>
          <w:sz w:val="26"/>
          <w:szCs w:val="26"/>
        </w:rPr>
        <w:t xml:space="preserve"> nhiệt luyện rồi mới sử dụ</w:t>
      </w:r>
      <w:r w:rsidR="00735896" w:rsidRPr="0010115F">
        <w:rPr>
          <w:sz w:val="26"/>
          <w:szCs w:val="26"/>
        </w:rPr>
        <w:t>ng. Ví dụ: 50Si</w:t>
      </w:r>
      <w:r w:rsidR="005E5485" w:rsidRPr="0010115F">
        <w:rPr>
          <w:sz w:val="26"/>
          <w:szCs w:val="26"/>
        </w:rPr>
        <w:t xml:space="preserve">2, </w:t>
      </w:r>
      <w:r w:rsidR="00735896" w:rsidRPr="0010115F">
        <w:rPr>
          <w:sz w:val="26"/>
          <w:szCs w:val="26"/>
        </w:rPr>
        <w:t>60Si2, 60Si2Cr(A), 60Si2Ni</w:t>
      </w:r>
      <w:r w:rsidR="005E5485" w:rsidRPr="0010115F">
        <w:rPr>
          <w:sz w:val="26"/>
          <w:szCs w:val="26"/>
        </w:rPr>
        <w:t xml:space="preserve">2(A) dùng </w:t>
      </w:r>
      <w:r w:rsidR="008D0845" w:rsidRPr="0010115F">
        <w:rPr>
          <w:sz w:val="26"/>
          <w:szCs w:val="26"/>
        </w:rPr>
        <w:t xml:space="preserve">làm lò xo, nhíp </w:t>
      </w:r>
      <w:r w:rsidR="00E70D59" w:rsidRPr="0010115F">
        <w:rPr>
          <w:sz w:val="26"/>
          <w:szCs w:val="26"/>
        </w:rPr>
        <w:t>chịu tải nặng; 50CrV, 50CrMn</w:t>
      </w:r>
      <w:r w:rsidR="005E5485" w:rsidRPr="0010115F">
        <w:rPr>
          <w:sz w:val="26"/>
          <w:szCs w:val="26"/>
        </w:rPr>
        <w:t>V</w:t>
      </w:r>
      <w:r w:rsidR="004C3EAC" w:rsidRPr="0010115F">
        <w:rPr>
          <w:sz w:val="26"/>
          <w:szCs w:val="26"/>
        </w:rPr>
        <w:t xml:space="preserve"> v.v</w:t>
      </w:r>
      <w:r w:rsidR="00735896" w:rsidRPr="0010115F">
        <w:rPr>
          <w:sz w:val="26"/>
          <w:szCs w:val="26"/>
        </w:rPr>
        <w:t>…</w:t>
      </w:r>
      <w:r w:rsidR="005E5485" w:rsidRPr="0010115F">
        <w:rPr>
          <w:sz w:val="26"/>
          <w:szCs w:val="26"/>
        </w:rPr>
        <w:t>dùng l</w:t>
      </w:r>
      <w:r w:rsidR="00E70D59" w:rsidRPr="0010115F">
        <w:rPr>
          <w:sz w:val="26"/>
          <w:szCs w:val="26"/>
        </w:rPr>
        <w:t>àm lò xo su</w:t>
      </w:r>
      <w:r w:rsidR="00C45440">
        <w:rPr>
          <w:sz w:val="26"/>
          <w:szCs w:val="26"/>
        </w:rPr>
        <w:t>pa</w:t>
      </w:r>
      <w:r w:rsidR="005E5485" w:rsidRPr="0010115F">
        <w:rPr>
          <w:sz w:val="26"/>
          <w:szCs w:val="26"/>
        </w:rPr>
        <w:t>p chịu nhiệt.</w:t>
      </w:r>
    </w:p>
    <w:p w:rsidR="005E5485" w:rsidRPr="0010115F" w:rsidRDefault="00247619" w:rsidP="00F1253E">
      <w:pPr>
        <w:spacing w:before="120"/>
        <w:ind w:firstLine="567"/>
        <w:jc w:val="both"/>
        <w:rPr>
          <w:b/>
          <w:i/>
          <w:sz w:val="26"/>
          <w:szCs w:val="26"/>
        </w:rPr>
      </w:pPr>
      <w:r w:rsidRPr="0010115F">
        <w:rPr>
          <w:b/>
          <w:i/>
          <w:sz w:val="26"/>
          <w:szCs w:val="26"/>
        </w:rPr>
        <w:t>2. Thép hợp kim dụng cụ</w:t>
      </w:r>
    </w:p>
    <w:p w:rsidR="005E5485" w:rsidRPr="00335419" w:rsidRDefault="00335419" w:rsidP="00A81A27">
      <w:pPr>
        <w:spacing w:before="120" w:after="120"/>
        <w:ind w:left="567" w:firstLine="567"/>
        <w:jc w:val="both"/>
        <w:rPr>
          <w:b/>
          <w:i/>
          <w:sz w:val="26"/>
          <w:szCs w:val="26"/>
        </w:rPr>
      </w:pPr>
      <w:r w:rsidRPr="00335419">
        <w:rPr>
          <w:b/>
          <w:i/>
          <w:sz w:val="26"/>
          <w:szCs w:val="26"/>
        </w:rPr>
        <w:t>2.1</w:t>
      </w:r>
      <w:r w:rsidR="00247619" w:rsidRPr="00335419">
        <w:rPr>
          <w:b/>
          <w:i/>
          <w:sz w:val="26"/>
          <w:szCs w:val="26"/>
        </w:rPr>
        <w:t>. Định nghĩa</w:t>
      </w:r>
    </w:p>
    <w:p w:rsidR="005E5485" w:rsidRPr="0010115F" w:rsidRDefault="005E5485" w:rsidP="00247619">
      <w:pPr>
        <w:ind w:left="1134" w:firstLine="567"/>
        <w:jc w:val="both"/>
        <w:rPr>
          <w:sz w:val="26"/>
          <w:szCs w:val="26"/>
        </w:rPr>
      </w:pPr>
      <w:r w:rsidRPr="0010115F">
        <w:rPr>
          <w:sz w:val="26"/>
          <w:szCs w:val="26"/>
        </w:rPr>
        <w:t xml:space="preserve">Thép hợp kim dụng cụ là </w:t>
      </w:r>
      <w:r w:rsidR="009C7EEE" w:rsidRPr="0010115F">
        <w:rPr>
          <w:sz w:val="26"/>
          <w:szCs w:val="26"/>
        </w:rPr>
        <w:t>thép hợp kim có hàm lượng C</w:t>
      </w:r>
      <w:r w:rsidRPr="0010115F">
        <w:rPr>
          <w:sz w:val="26"/>
          <w:szCs w:val="26"/>
        </w:rPr>
        <w:t xml:space="preserve"> từ </w:t>
      </w:r>
      <w:r w:rsidR="00E71359" w:rsidRPr="0010115F">
        <w:rPr>
          <w:sz w:val="26"/>
          <w:szCs w:val="26"/>
        </w:rPr>
        <w:t>(0,7</w:t>
      </w:r>
      <w:r w:rsidR="009C7EEE" w:rsidRPr="0010115F">
        <w:rPr>
          <w:sz w:val="26"/>
          <w:szCs w:val="26"/>
        </w:rPr>
        <w:t>-</w:t>
      </w:r>
      <w:r w:rsidRPr="0010115F">
        <w:rPr>
          <w:sz w:val="26"/>
          <w:szCs w:val="26"/>
        </w:rPr>
        <w:t>1,3</w:t>
      </w:r>
      <w:r w:rsidR="009C7EEE" w:rsidRPr="0010115F">
        <w:rPr>
          <w:sz w:val="26"/>
          <w:szCs w:val="26"/>
        </w:rPr>
        <w:t>)</w:t>
      </w:r>
      <w:r w:rsidRPr="0010115F">
        <w:rPr>
          <w:sz w:val="26"/>
          <w:szCs w:val="26"/>
        </w:rPr>
        <w:t>%</w:t>
      </w:r>
      <w:r w:rsidR="00C81203" w:rsidRPr="0010115F">
        <w:rPr>
          <w:sz w:val="26"/>
          <w:szCs w:val="26"/>
        </w:rPr>
        <w:t xml:space="preserve"> và là thép có chất lượng cao (hàm lượng P và </w:t>
      </w:r>
      <w:r w:rsidRPr="0010115F">
        <w:rPr>
          <w:sz w:val="26"/>
          <w:szCs w:val="26"/>
        </w:rPr>
        <w:t>S nhỏ hơn 0,025%</w:t>
      </w:r>
      <w:r w:rsidR="00C81203" w:rsidRPr="0010115F">
        <w:rPr>
          <w:sz w:val="26"/>
          <w:szCs w:val="26"/>
        </w:rPr>
        <w:t>). Nguyên tố hợp kim gồm Cr, Ni</w:t>
      </w:r>
      <w:r w:rsidR="00D35613" w:rsidRPr="0010115F">
        <w:rPr>
          <w:sz w:val="26"/>
          <w:szCs w:val="26"/>
        </w:rPr>
        <w:t xml:space="preserve"> v.v</w:t>
      </w:r>
      <w:r w:rsidR="00C81203" w:rsidRPr="0010115F">
        <w:rPr>
          <w:sz w:val="26"/>
          <w:szCs w:val="26"/>
        </w:rPr>
        <w:t>…</w:t>
      </w:r>
      <w:r w:rsidR="00375464" w:rsidRPr="0010115F">
        <w:rPr>
          <w:sz w:val="26"/>
          <w:szCs w:val="26"/>
        </w:rPr>
        <w:t xml:space="preserve"> </w:t>
      </w:r>
      <w:r w:rsidR="009C7EEE" w:rsidRPr="0010115F">
        <w:rPr>
          <w:sz w:val="26"/>
          <w:szCs w:val="26"/>
        </w:rPr>
        <w:t>,</w:t>
      </w:r>
      <w:r w:rsidR="00C81203" w:rsidRPr="0010115F">
        <w:rPr>
          <w:sz w:val="26"/>
          <w:szCs w:val="26"/>
        </w:rPr>
        <w:t xml:space="preserve"> để tăng độ thấm tôi và W, Mo</w:t>
      </w:r>
      <w:r w:rsidR="00D35613" w:rsidRPr="0010115F">
        <w:rPr>
          <w:sz w:val="26"/>
          <w:szCs w:val="26"/>
        </w:rPr>
        <w:t xml:space="preserve"> v.v</w:t>
      </w:r>
      <w:r w:rsidR="009C7EEE" w:rsidRPr="0010115F">
        <w:rPr>
          <w:sz w:val="26"/>
          <w:szCs w:val="26"/>
        </w:rPr>
        <w:t>…</w:t>
      </w:r>
      <w:r w:rsidR="00375464" w:rsidRPr="0010115F">
        <w:rPr>
          <w:sz w:val="26"/>
          <w:szCs w:val="26"/>
        </w:rPr>
        <w:t xml:space="preserve"> </w:t>
      </w:r>
      <w:r w:rsidRPr="0010115F">
        <w:rPr>
          <w:sz w:val="26"/>
          <w:szCs w:val="26"/>
        </w:rPr>
        <w:t>để tăn</w:t>
      </w:r>
      <w:r w:rsidR="005F55BA" w:rsidRPr="0010115F">
        <w:rPr>
          <w:sz w:val="26"/>
          <w:szCs w:val="26"/>
        </w:rPr>
        <w:t>g độ cứng nóng;</w:t>
      </w:r>
      <w:r w:rsidRPr="0010115F">
        <w:rPr>
          <w:sz w:val="26"/>
          <w:szCs w:val="26"/>
        </w:rPr>
        <w:t xml:space="preserve"> được sử dụng sau khi nhiệt luyện.</w:t>
      </w:r>
    </w:p>
    <w:p w:rsidR="005E5485" w:rsidRPr="00335419" w:rsidRDefault="00335419" w:rsidP="00A81A27">
      <w:pPr>
        <w:spacing w:before="120" w:after="120"/>
        <w:ind w:left="567" w:firstLine="567"/>
        <w:jc w:val="both"/>
        <w:rPr>
          <w:b/>
          <w:i/>
          <w:sz w:val="26"/>
          <w:szCs w:val="26"/>
        </w:rPr>
      </w:pPr>
      <w:r w:rsidRPr="00335419">
        <w:rPr>
          <w:b/>
          <w:i/>
          <w:sz w:val="26"/>
          <w:szCs w:val="26"/>
        </w:rPr>
        <w:t>2.2</w:t>
      </w:r>
      <w:r w:rsidR="00247619" w:rsidRPr="00335419">
        <w:rPr>
          <w:b/>
          <w:i/>
          <w:sz w:val="26"/>
          <w:szCs w:val="26"/>
        </w:rPr>
        <w:t xml:space="preserve">. </w:t>
      </w:r>
      <w:r w:rsidR="005B37C3" w:rsidRPr="00335419">
        <w:rPr>
          <w:b/>
          <w:i/>
          <w:sz w:val="26"/>
          <w:szCs w:val="26"/>
        </w:rPr>
        <w:t xml:space="preserve">Phân loại - Tính chất - </w:t>
      </w:r>
      <w:r w:rsidR="00954226" w:rsidRPr="00335419">
        <w:rPr>
          <w:b/>
          <w:i/>
          <w:sz w:val="26"/>
          <w:szCs w:val="26"/>
        </w:rPr>
        <w:t>Phạm vi ứng dụng</w:t>
      </w:r>
    </w:p>
    <w:p w:rsidR="005E5485" w:rsidRPr="0010115F" w:rsidRDefault="005E5485" w:rsidP="00247619">
      <w:pPr>
        <w:ind w:left="1134" w:firstLine="567"/>
        <w:jc w:val="both"/>
        <w:rPr>
          <w:sz w:val="26"/>
          <w:szCs w:val="26"/>
        </w:rPr>
      </w:pPr>
      <w:r w:rsidRPr="0010115F">
        <w:rPr>
          <w:sz w:val="26"/>
          <w:szCs w:val="26"/>
        </w:rPr>
        <w:t>Dựa vào điều kiện làm việc, người ta chia làm 3 nhóm:</w:t>
      </w:r>
    </w:p>
    <w:p w:rsidR="005E5485" w:rsidRPr="0010115F" w:rsidRDefault="00335419" w:rsidP="00335419">
      <w:pPr>
        <w:spacing w:before="120" w:after="120"/>
        <w:ind w:firstLine="1701"/>
        <w:jc w:val="both"/>
        <w:rPr>
          <w:b/>
          <w:i/>
          <w:sz w:val="26"/>
          <w:szCs w:val="26"/>
        </w:rPr>
      </w:pPr>
      <w:r>
        <w:rPr>
          <w:b/>
          <w:i/>
          <w:sz w:val="26"/>
          <w:szCs w:val="26"/>
        </w:rPr>
        <w:t>a</w:t>
      </w:r>
      <w:r w:rsidR="00C45440">
        <w:rPr>
          <w:b/>
          <w:i/>
          <w:sz w:val="26"/>
          <w:szCs w:val="26"/>
        </w:rPr>
        <w:t>.</w:t>
      </w:r>
      <w:r w:rsidR="00247619" w:rsidRPr="0010115F">
        <w:rPr>
          <w:b/>
          <w:i/>
          <w:sz w:val="26"/>
          <w:szCs w:val="26"/>
        </w:rPr>
        <w:t xml:space="preserve"> </w:t>
      </w:r>
      <w:r w:rsidR="005E5485" w:rsidRPr="0010115F">
        <w:rPr>
          <w:b/>
          <w:i/>
          <w:sz w:val="26"/>
          <w:szCs w:val="26"/>
        </w:rPr>
        <w:t>Nh</w:t>
      </w:r>
      <w:r w:rsidR="00FE386C" w:rsidRPr="0010115F">
        <w:rPr>
          <w:b/>
          <w:i/>
          <w:sz w:val="26"/>
          <w:szCs w:val="26"/>
        </w:rPr>
        <w:t>óm thép hợp kim dụng cụ dao cắt</w:t>
      </w:r>
    </w:p>
    <w:p w:rsidR="005E5485" w:rsidRPr="0010115F" w:rsidRDefault="00A81A27" w:rsidP="00335419">
      <w:pPr>
        <w:spacing w:before="120"/>
        <w:ind w:left="1701" w:firstLine="567"/>
        <w:jc w:val="both"/>
        <w:rPr>
          <w:sz w:val="26"/>
          <w:szCs w:val="26"/>
        </w:rPr>
      </w:pPr>
      <w:r w:rsidRPr="0010115F">
        <w:rPr>
          <w:sz w:val="26"/>
          <w:szCs w:val="26"/>
        </w:rPr>
        <w:t xml:space="preserve">- </w:t>
      </w:r>
      <w:r w:rsidR="005E5485" w:rsidRPr="0010115F">
        <w:rPr>
          <w:sz w:val="26"/>
          <w:szCs w:val="26"/>
        </w:rPr>
        <w:t>Có tính chống mài mòn và độ cứng nóng cao dùng để chế tạo các loại dao cắt như 80W18Cr4V2Mo còn gọi là thép gió (Việt Nam</w:t>
      </w:r>
      <w:r w:rsidR="00E70D59" w:rsidRPr="0010115F">
        <w:rPr>
          <w:sz w:val="26"/>
          <w:szCs w:val="26"/>
        </w:rPr>
        <w:t>) hay P9, P18 (Nga</w:t>
      </w:r>
      <w:r w:rsidR="005E5485" w:rsidRPr="0010115F">
        <w:rPr>
          <w:sz w:val="26"/>
          <w:szCs w:val="26"/>
        </w:rPr>
        <w:t>). Thép gió có các tính chất như sau:</w:t>
      </w:r>
    </w:p>
    <w:p w:rsidR="005E5485" w:rsidRPr="0010115F" w:rsidRDefault="00A81A27" w:rsidP="00335419">
      <w:pPr>
        <w:spacing w:before="120"/>
        <w:ind w:left="1843" w:firstLine="425"/>
        <w:jc w:val="both"/>
        <w:rPr>
          <w:sz w:val="26"/>
          <w:szCs w:val="26"/>
        </w:rPr>
      </w:pPr>
      <w:r w:rsidRPr="0010115F">
        <w:rPr>
          <w:sz w:val="26"/>
          <w:szCs w:val="26"/>
        </w:rPr>
        <w:t xml:space="preserve">+ </w:t>
      </w:r>
      <w:r w:rsidR="005E5485" w:rsidRPr="0010115F">
        <w:rPr>
          <w:sz w:val="26"/>
          <w:szCs w:val="26"/>
        </w:rPr>
        <w:t>Có độ cứng nóng khoảng 600</w:t>
      </w:r>
      <w:r w:rsidR="005E5485" w:rsidRPr="0010115F">
        <w:rPr>
          <w:sz w:val="26"/>
          <w:szCs w:val="26"/>
          <w:vertAlign w:val="superscript"/>
        </w:rPr>
        <w:t>o</w:t>
      </w:r>
      <w:r w:rsidR="005E5485" w:rsidRPr="0010115F">
        <w:rPr>
          <w:sz w:val="26"/>
          <w:szCs w:val="26"/>
        </w:rPr>
        <w:t>C, có tính chống mài mòn cao (tuổi thọ cao gấp 8 đến 10 lần thép cacbon dụng cụ).</w:t>
      </w:r>
    </w:p>
    <w:p w:rsidR="005E5485" w:rsidRPr="0010115F" w:rsidRDefault="00A81A27" w:rsidP="00335419">
      <w:pPr>
        <w:spacing w:before="120"/>
        <w:ind w:left="1843" w:firstLine="425"/>
        <w:jc w:val="both"/>
        <w:rPr>
          <w:sz w:val="26"/>
          <w:szCs w:val="26"/>
        </w:rPr>
      </w:pPr>
      <w:r w:rsidRPr="0010115F">
        <w:rPr>
          <w:sz w:val="26"/>
          <w:szCs w:val="26"/>
        </w:rPr>
        <w:t xml:space="preserve">+ </w:t>
      </w:r>
      <w:r w:rsidR="005E5485" w:rsidRPr="0010115F">
        <w:rPr>
          <w:sz w:val="26"/>
          <w:szCs w:val="26"/>
        </w:rPr>
        <w:t xml:space="preserve">Tốc độ cắt từ </w:t>
      </w:r>
      <w:r w:rsidR="007936DF" w:rsidRPr="0010115F">
        <w:rPr>
          <w:sz w:val="26"/>
          <w:szCs w:val="26"/>
        </w:rPr>
        <w:t>(</w:t>
      </w:r>
      <w:r w:rsidR="005E5485" w:rsidRPr="0010115F">
        <w:rPr>
          <w:sz w:val="26"/>
          <w:szCs w:val="26"/>
        </w:rPr>
        <w:t>2</w:t>
      </w:r>
      <w:r w:rsidR="007936DF" w:rsidRPr="0010115F">
        <w:rPr>
          <w:sz w:val="26"/>
          <w:szCs w:val="26"/>
        </w:rPr>
        <w:t>5-35)</w:t>
      </w:r>
      <w:r w:rsidR="005E5485" w:rsidRPr="0010115F">
        <w:rPr>
          <w:sz w:val="26"/>
          <w:szCs w:val="26"/>
        </w:rPr>
        <w:t>mét/phút (gấp 5 đến 7 lần thép cacbon dụng cụ).</w:t>
      </w:r>
    </w:p>
    <w:p w:rsidR="005E5485" w:rsidRPr="0010115F" w:rsidRDefault="00A81A27" w:rsidP="00335419">
      <w:pPr>
        <w:spacing w:before="120"/>
        <w:ind w:left="1843" w:firstLine="425"/>
        <w:jc w:val="both"/>
        <w:rPr>
          <w:sz w:val="26"/>
          <w:szCs w:val="26"/>
        </w:rPr>
      </w:pPr>
      <w:r w:rsidRPr="0010115F">
        <w:rPr>
          <w:sz w:val="26"/>
          <w:szCs w:val="26"/>
        </w:rPr>
        <w:t xml:space="preserve">+ </w:t>
      </w:r>
      <w:r w:rsidR="005E5485" w:rsidRPr="0010115F">
        <w:rPr>
          <w:sz w:val="26"/>
          <w:szCs w:val="26"/>
        </w:rPr>
        <w:t>Độ thấm tôi cao, có thể tôi thấu với tiết diện bất kỳ.</w:t>
      </w:r>
    </w:p>
    <w:p w:rsidR="005E5485" w:rsidRPr="0010115F" w:rsidRDefault="00A81A27" w:rsidP="00335419">
      <w:pPr>
        <w:spacing w:before="120"/>
        <w:ind w:left="1843" w:firstLine="425"/>
        <w:jc w:val="both"/>
        <w:rPr>
          <w:sz w:val="26"/>
          <w:szCs w:val="26"/>
        </w:rPr>
      </w:pPr>
      <w:r w:rsidRPr="0010115F">
        <w:rPr>
          <w:sz w:val="26"/>
          <w:szCs w:val="26"/>
        </w:rPr>
        <w:t xml:space="preserve">+ </w:t>
      </w:r>
      <w:r w:rsidR="005E5485" w:rsidRPr="0010115F">
        <w:rPr>
          <w:sz w:val="26"/>
          <w:szCs w:val="26"/>
        </w:rPr>
        <w:t>Chứa hàm lượng cacbon từ 0,7 đến 1,5% để tạo ra nhiều cacbit hợp kim như cacbit Cr</w:t>
      </w:r>
      <w:r w:rsidR="005F0EA3" w:rsidRPr="0010115F">
        <w:rPr>
          <w:sz w:val="26"/>
          <w:szCs w:val="26"/>
        </w:rPr>
        <w:t xml:space="preserve"> (CrC)</w:t>
      </w:r>
      <w:r w:rsidR="005E5485" w:rsidRPr="0010115F">
        <w:rPr>
          <w:sz w:val="26"/>
          <w:szCs w:val="26"/>
        </w:rPr>
        <w:t>, cacbit W</w:t>
      </w:r>
      <w:r w:rsidR="005F0EA3" w:rsidRPr="0010115F">
        <w:rPr>
          <w:sz w:val="26"/>
          <w:szCs w:val="26"/>
        </w:rPr>
        <w:t xml:space="preserve"> (WC)</w:t>
      </w:r>
      <w:r w:rsidR="005E5485" w:rsidRPr="0010115F">
        <w:rPr>
          <w:sz w:val="26"/>
          <w:szCs w:val="26"/>
        </w:rPr>
        <w:t xml:space="preserve">, các pha này làm cho thép gió chịu mài mòn cao và chịu nóng cao, chứa khoảng 4% Cr để làm tăng tính thấm tôi, </w:t>
      </w:r>
      <w:r w:rsidR="0070158B" w:rsidRPr="0010115F">
        <w:rPr>
          <w:sz w:val="26"/>
          <w:szCs w:val="26"/>
        </w:rPr>
        <w:t>V</w:t>
      </w:r>
      <w:r w:rsidR="005E5485" w:rsidRPr="0010115F">
        <w:rPr>
          <w:sz w:val="26"/>
          <w:szCs w:val="26"/>
        </w:rPr>
        <w:t xml:space="preserve"> làm tăng tính </w:t>
      </w:r>
      <w:r w:rsidR="00B00950" w:rsidRPr="0010115F">
        <w:rPr>
          <w:sz w:val="26"/>
          <w:szCs w:val="26"/>
        </w:rPr>
        <w:t xml:space="preserve">chịu </w:t>
      </w:r>
      <w:r w:rsidR="005E5485" w:rsidRPr="0010115F">
        <w:rPr>
          <w:sz w:val="26"/>
          <w:szCs w:val="26"/>
        </w:rPr>
        <w:t>mài mòn, Co làm tăng tính chịu nóng.</w:t>
      </w:r>
    </w:p>
    <w:p w:rsidR="005E5485" w:rsidRPr="0010115F" w:rsidRDefault="00A81A27" w:rsidP="00335419">
      <w:pPr>
        <w:spacing w:before="120"/>
        <w:ind w:left="1701" w:firstLine="567"/>
        <w:jc w:val="both"/>
        <w:rPr>
          <w:sz w:val="26"/>
          <w:szCs w:val="26"/>
        </w:rPr>
      </w:pPr>
      <w:r w:rsidRPr="0010115F">
        <w:rPr>
          <w:sz w:val="26"/>
          <w:szCs w:val="26"/>
        </w:rPr>
        <w:t xml:space="preserve">- </w:t>
      </w:r>
      <w:r w:rsidR="005E5485" w:rsidRPr="0010115F">
        <w:rPr>
          <w:sz w:val="26"/>
          <w:szCs w:val="26"/>
        </w:rPr>
        <w:t>Thép gió gồm 2 nhóm:</w:t>
      </w:r>
    </w:p>
    <w:p w:rsidR="005E5485" w:rsidRPr="0010115F" w:rsidRDefault="00A81A27" w:rsidP="00335419">
      <w:pPr>
        <w:spacing w:before="120"/>
        <w:ind w:left="1843" w:firstLine="425"/>
        <w:jc w:val="both"/>
        <w:rPr>
          <w:sz w:val="26"/>
          <w:szCs w:val="26"/>
        </w:rPr>
      </w:pPr>
      <w:r w:rsidRPr="0010115F">
        <w:rPr>
          <w:sz w:val="26"/>
          <w:szCs w:val="26"/>
        </w:rPr>
        <w:t xml:space="preserve">+ </w:t>
      </w:r>
      <w:r w:rsidR="005E5485" w:rsidRPr="0010115F">
        <w:rPr>
          <w:sz w:val="26"/>
          <w:szCs w:val="26"/>
        </w:rPr>
        <w:t>Nhóm có năng suất thường: độ cứng nóng nhỏ hơn 600</w:t>
      </w:r>
      <w:r w:rsidR="005E5485" w:rsidRPr="0010115F">
        <w:rPr>
          <w:sz w:val="26"/>
          <w:szCs w:val="26"/>
          <w:vertAlign w:val="superscript"/>
        </w:rPr>
        <w:t>o</w:t>
      </w:r>
      <w:r w:rsidR="007936DF" w:rsidRPr="0010115F">
        <w:rPr>
          <w:sz w:val="26"/>
          <w:szCs w:val="26"/>
        </w:rPr>
        <w:t>C, tốc độ cắt nhỏ hơn 25</w:t>
      </w:r>
      <w:r w:rsidR="005E5485" w:rsidRPr="0010115F">
        <w:rPr>
          <w:sz w:val="26"/>
          <w:szCs w:val="26"/>
        </w:rPr>
        <w:t>mét/phút như thép gió 75W18C</w:t>
      </w:r>
      <w:r w:rsidR="0070158B" w:rsidRPr="0010115F">
        <w:rPr>
          <w:sz w:val="26"/>
          <w:szCs w:val="26"/>
        </w:rPr>
        <w:t>r4</w:t>
      </w:r>
      <w:r w:rsidR="00292D7A" w:rsidRPr="0010115F">
        <w:rPr>
          <w:sz w:val="26"/>
          <w:szCs w:val="26"/>
        </w:rPr>
        <w:t>V (Việt Nam) hay P18 (Nga</w:t>
      </w:r>
      <w:r w:rsidR="005E5485" w:rsidRPr="0010115F">
        <w:rPr>
          <w:sz w:val="26"/>
          <w:szCs w:val="26"/>
        </w:rPr>
        <w:t>).</w:t>
      </w:r>
    </w:p>
    <w:p w:rsidR="005E5485" w:rsidRPr="0010115F" w:rsidRDefault="00A81A27" w:rsidP="00335419">
      <w:pPr>
        <w:spacing w:before="120"/>
        <w:ind w:left="1843" w:firstLine="425"/>
        <w:jc w:val="both"/>
        <w:rPr>
          <w:sz w:val="26"/>
          <w:szCs w:val="26"/>
        </w:rPr>
      </w:pPr>
      <w:r w:rsidRPr="0010115F">
        <w:rPr>
          <w:sz w:val="26"/>
          <w:szCs w:val="26"/>
        </w:rPr>
        <w:lastRenderedPageBreak/>
        <w:t xml:space="preserve">+ </w:t>
      </w:r>
      <w:r w:rsidR="005E5485" w:rsidRPr="0010115F">
        <w:rPr>
          <w:sz w:val="26"/>
          <w:szCs w:val="26"/>
        </w:rPr>
        <w:t>Nhóm có nă</w:t>
      </w:r>
      <w:r w:rsidR="007568E6" w:rsidRPr="0010115F">
        <w:rPr>
          <w:sz w:val="26"/>
          <w:szCs w:val="26"/>
        </w:rPr>
        <w:t>ng suất cao: độ cứng nóng (630-</w:t>
      </w:r>
      <w:r w:rsidR="005E5485" w:rsidRPr="0010115F">
        <w:rPr>
          <w:sz w:val="26"/>
          <w:szCs w:val="26"/>
        </w:rPr>
        <w:t>640</w:t>
      </w:r>
      <w:r w:rsidR="007568E6" w:rsidRPr="0010115F">
        <w:rPr>
          <w:sz w:val="26"/>
          <w:szCs w:val="26"/>
        </w:rPr>
        <w:t>)</w:t>
      </w:r>
      <w:r w:rsidR="005E5485" w:rsidRPr="0010115F">
        <w:rPr>
          <w:sz w:val="26"/>
          <w:szCs w:val="26"/>
          <w:vertAlign w:val="superscript"/>
        </w:rPr>
        <w:t>o</w:t>
      </w:r>
      <w:r w:rsidR="00177770" w:rsidRPr="0010115F">
        <w:rPr>
          <w:sz w:val="26"/>
          <w:szCs w:val="26"/>
        </w:rPr>
        <w:t>C, tốc độ cắt (25-</w:t>
      </w:r>
      <w:r w:rsidR="005E5485" w:rsidRPr="0010115F">
        <w:rPr>
          <w:sz w:val="26"/>
          <w:szCs w:val="26"/>
        </w:rPr>
        <w:t>35</w:t>
      </w:r>
      <w:r w:rsidR="00177770" w:rsidRPr="0010115F">
        <w:rPr>
          <w:sz w:val="26"/>
          <w:szCs w:val="26"/>
        </w:rPr>
        <w:t>)</w:t>
      </w:r>
      <w:r w:rsidR="005E5485" w:rsidRPr="0010115F">
        <w:rPr>
          <w:sz w:val="26"/>
          <w:szCs w:val="26"/>
        </w:rPr>
        <w:t>mét/phút như thép gió 90W1</w:t>
      </w:r>
      <w:r w:rsidR="00177770" w:rsidRPr="0010115F">
        <w:rPr>
          <w:sz w:val="26"/>
          <w:szCs w:val="26"/>
        </w:rPr>
        <w:t xml:space="preserve">8Co5Cr4V2 </w:t>
      </w:r>
      <w:r w:rsidR="005E5485" w:rsidRPr="0010115F">
        <w:rPr>
          <w:sz w:val="26"/>
          <w:szCs w:val="26"/>
        </w:rPr>
        <w:t>(Việt Nam</w:t>
      </w:r>
      <w:r w:rsidR="007849A0" w:rsidRPr="0010115F">
        <w:rPr>
          <w:sz w:val="26"/>
          <w:szCs w:val="26"/>
        </w:rPr>
        <w:t>) hay P18K5</w:t>
      </w:r>
      <w:r w:rsidRPr="0010115F">
        <w:rPr>
          <w:sz w:val="26"/>
          <w:szCs w:val="26"/>
        </w:rPr>
        <w:t xml:space="preserve"> (Nga)</w:t>
      </w:r>
      <w:r w:rsidR="005E5485" w:rsidRPr="0010115F">
        <w:rPr>
          <w:sz w:val="26"/>
          <w:szCs w:val="26"/>
        </w:rPr>
        <w:t>.</w:t>
      </w:r>
    </w:p>
    <w:p w:rsidR="005E5485" w:rsidRPr="0010115F" w:rsidRDefault="00335419" w:rsidP="00D44C8E">
      <w:pPr>
        <w:spacing w:before="120" w:after="120"/>
        <w:ind w:left="1134" w:firstLine="567"/>
        <w:jc w:val="both"/>
        <w:rPr>
          <w:b/>
          <w:i/>
          <w:sz w:val="26"/>
          <w:szCs w:val="26"/>
        </w:rPr>
      </w:pPr>
      <w:r>
        <w:rPr>
          <w:b/>
          <w:i/>
          <w:sz w:val="26"/>
          <w:szCs w:val="26"/>
        </w:rPr>
        <w:t>b</w:t>
      </w:r>
      <w:r w:rsidR="00C45440">
        <w:rPr>
          <w:b/>
          <w:i/>
          <w:sz w:val="26"/>
          <w:szCs w:val="26"/>
        </w:rPr>
        <w:t>.</w:t>
      </w:r>
      <w:r w:rsidR="00247619" w:rsidRPr="0010115F">
        <w:rPr>
          <w:b/>
          <w:i/>
          <w:sz w:val="26"/>
          <w:szCs w:val="26"/>
        </w:rPr>
        <w:t xml:space="preserve"> </w:t>
      </w:r>
      <w:r w:rsidR="005E5485" w:rsidRPr="0010115F">
        <w:rPr>
          <w:b/>
          <w:i/>
          <w:sz w:val="26"/>
          <w:szCs w:val="26"/>
        </w:rPr>
        <w:t>Nhóm thép hợp kim</w:t>
      </w:r>
      <w:r w:rsidR="00D44C8E" w:rsidRPr="0010115F">
        <w:rPr>
          <w:b/>
          <w:i/>
          <w:sz w:val="26"/>
          <w:szCs w:val="26"/>
        </w:rPr>
        <w:t xml:space="preserve"> dụng cụ khuôn dập</w:t>
      </w:r>
    </w:p>
    <w:p w:rsidR="005E5485" w:rsidRPr="0010115F" w:rsidRDefault="0093657C" w:rsidP="00247619">
      <w:pPr>
        <w:ind w:left="1701" w:firstLine="567"/>
        <w:jc w:val="both"/>
        <w:rPr>
          <w:sz w:val="26"/>
          <w:szCs w:val="26"/>
        </w:rPr>
      </w:pPr>
      <w:r w:rsidRPr="0010115F">
        <w:rPr>
          <w:sz w:val="26"/>
          <w:szCs w:val="26"/>
        </w:rPr>
        <w:t xml:space="preserve">Hàm lượng C </w:t>
      </w:r>
      <w:r w:rsidR="005E5485" w:rsidRPr="0010115F">
        <w:rPr>
          <w:sz w:val="26"/>
          <w:szCs w:val="26"/>
        </w:rPr>
        <w:t xml:space="preserve">từ </w:t>
      </w:r>
      <w:r w:rsidRPr="0010115F">
        <w:rPr>
          <w:sz w:val="26"/>
          <w:szCs w:val="26"/>
        </w:rPr>
        <w:t>(0,4-</w:t>
      </w:r>
      <w:r w:rsidR="005E5485" w:rsidRPr="0010115F">
        <w:rPr>
          <w:sz w:val="26"/>
          <w:szCs w:val="26"/>
        </w:rPr>
        <w:t>1,45</w:t>
      </w:r>
      <w:r w:rsidRPr="0010115F">
        <w:rPr>
          <w:sz w:val="26"/>
          <w:szCs w:val="26"/>
        </w:rPr>
        <w:t>)</w:t>
      </w:r>
      <w:r w:rsidR="005E5485" w:rsidRPr="0010115F">
        <w:rPr>
          <w:sz w:val="26"/>
          <w:szCs w:val="26"/>
        </w:rPr>
        <w:t xml:space="preserve">% để bảo đảm đáp ứng các điều kiện làm việc cụ thể của dụng cụ, nói chung phải có độ cứng và tính chống mài mòn cao trong khi vẫn bảo đảm độ bền, độ dai cao để chịu tải trọng va đập nhất định. Các nguyên </w:t>
      </w:r>
      <w:r w:rsidR="005B2915" w:rsidRPr="0010115F">
        <w:rPr>
          <w:sz w:val="26"/>
          <w:szCs w:val="26"/>
        </w:rPr>
        <w:t>tố hợp kim thường là Cr, Ni, W và</w:t>
      </w:r>
      <w:r w:rsidR="005E5485" w:rsidRPr="0010115F">
        <w:rPr>
          <w:sz w:val="26"/>
          <w:szCs w:val="26"/>
        </w:rPr>
        <w:t xml:space="preserve"> </w:t>
      </w:r>
      <w:r w:rsidR="005B2915" w:rsidRPr="0010115F">
        <w:rPr>
          <w:sz w:val="26"/>
          <w:szCs w:val="26"/>
        </w:rPr>
        <w:t xml:space="preserve">hàm lượng </w:t>
      </w:r>
      <w:r w:rsidR="00200BE3" w:rsidRPr="0010115F">
        <w:rPr>
          <w:sz w:val="26"/>
          <w:szCs w:val="26"/>
        </w:rPr>
        <w:t xml:space="preserve">C </w:t>
      </w:r>
      <w:r w:rsidR="00D049F8" w:rsidRPr="0010115F">
        <w:rPr>
          <w:sz w:val="26"/>
          <w:szCs w:val="26"/>
        </w:rPr>
        <w:t>khoảng từ (0,4-</w:t>
      </w:r>
      <w:r w:rsidR="005E5485" w:rsidRPr="0010115F">
        <w:rPr>
          <w:sz w:val="26"/>
          <w:szCs w:val="26"/>
        </w:rPr>
        <w:t>0,6</w:t>
      </w:r>
      <w:r w:rsidR="00D049F8" w:rsidRPr="0010115F">
        <w:rPr>
          <w:sz w:val="26"/>
          <w:szCs w:val="26"/>
        </w:rPr>
        <w:t>)</w:t>
      </w:r>
      <w:r w:rsidR="005E5485" w:rsidRPr="0010115F">
        <w:rPr>
          <w:sz w:val="26"/>
          <w:szCs w:val="26"/>
        </w:rPr>
        <w:t>% đối với thép khuôn dập nóng</w:t>
      </w:r>
      <w:r w:rsidR="005B2915" w:rsidRPr="0010115F">
        <w:rPr>
          <w:sz w:val="26"/>
          <w:szCs w:val="26"/>
        </w:rPr>
        <w:t>;</w:t>
      </w:r>
      <w:r w:rsidR="005E5485" w:rsidRPr="0010115F">
        <w:rPr>
          <w:sz w:val="26"/>
          <w:szCs w:val="26"/>
        </w:rPr>
        <w:t xml:space="preserve"> Cr, Mn, Si, W, </w:t>
      </w:r>
      <w:r w:rsidR="005B2915" w:rsidRPr="0010115F">
        <w:rPr>
          <w:sz w:val="26"/>
          <w:szCs w:val="26"/>
        </w:rPr>
        <w:t xml:space="preserve">và hàm lượng </w:t>
      </w:r>
      <w:r w:rsidR="00D049F8" w:rsidRPr="0010115F">
        <w:rPr>
          <w:sz w:val="26"/>
          <w:szCs w:val="26"/>
        </w:rPr>
        <w:t>C từ (0,4-</w:t>
      </w:r>
      <w:r w:rsidR="005E5485" w:rsidRPr="0010115F">
        <w:rPr>
          <w:sz w:val="26"/>
          <w:szCs w:val="26"/>
        </w:rPr>
        <w:t>1,45</w:t>
      </w:r>
      <w:r w:rsidR="00D049F8" w:rsidRPr="0010115F">
        <w:rPr>
          <w:sz w:val="26"/>
          <w:szCs w:val="26"/>
        </w:rPr>
        <w:t>)</w:t>
      </w:r>
      <w:r w:rsidR="005E5485" w:rsidRPr="0010115F">
        <w:rPr>
          <w:sz w:val="26"/>
          <w:szCs w:val="26"/>
        </w:rPr>
        <w:t>% đối với thép khuôn dập nguội. V</w:t>
      </w:r>
      <w:r w:rsidR="00D64B42" w:rsidRPr="0010115F">
        <w:rPr>
          <w:sz w:val="26"/>
          <w:szCs w:val="26"/>
        </w:rPr>
        <w:t>í dụ: 100Cr, 100CrWMn, 40CrW2Si</w:t>
      </w:r>
      <w:r w:rsidR="005E5485" w:rsidRPr="0010115F">
        <w:rPr>
          <w:sz w:val="26"/>
          <w:szCs w:val="26"/>
        </w:rPr>
        <w:t>…</w:t>
      </w:r>
    </w:p>
    <w:p w:rsidR="005E5485" w:rsidRPr="0010115F" w:rsidRDefault="00335419" w:rsidP="00D44C8E">
      <w:pPr>
        <w:spacing w:before="120" w:after="120"/>
        <w:ind w:left="1134" w:firstLine="567"/>
        <w:jc w:val="both"/>
        <w:rPr>
          <w:b/>
          <w:i/>
          <w:sz w:val="26"/>
          <w:szCs w:val="26"/>
        </w:rPr>
      </w:pPr>
      <w:r>
        <w:rPr>
          <w:b/>
          <w:i/>
          <w:sz w:val="26"/>
          <w:szCs w:val="26"/>
        </w:rPr>
        <w:t>c</w:t>
      </w:r>
      <w:r w:rsidR="00C45440">
        <w:rPr>
          <w:b/>
          <w:i/>
          <w:sz w:val="26"/>
          <w:szCs w:val="26"/>
        </w:rPr>
        <w:t>.</w:t>
      </w:r>
      <w:r w:rsidR="00247619" w:rsidRPr="0010115F">
        <w:rPr>
          <w:b/>
          <w:i/>
          <w:sz w:val="26"/>
          <w:szCs w:val="26"/>
        </w:rPr>
        <w:t xml:space="preserve"> </w:t>
      </w:r>
      <w:r w:rsidR="00D44C8E" w:rsidRPr="0010115F">
        <w:rPr>
          <w:b/>
          <w:i/>
          <w:sz w:val="26"/>
          <w:szCs w:val="26"/>
        </w:rPr>
        <w:t>Nhóm thép hợp kim dụng cụ đo</w:t>
      </w:r>
    </w:p>
    <w:p w:rsidR="005E5485" w:rsidRPr="0010115F" w:rsidRDefault="005E5485" w:rsidP="00A7154C">
      <w:pPr>
        <w:spacing w:before="120"/>
        <w:ind w:left="1701" w:firstLine="567"/>
        <w:jc w:val="both"/>
        <w:rPr>
          <w:sz w:val="26"/>
          <w:szCs w:val="26"/>
        </w:rPr>
      </w:pPr>
      <w:r w:rsidRPr="0010115F">
        <w:rPr>
          <w:sz w:val="26"/>
          <w:szCs w:val="26"/>
        </w:rPr>
        <w:t xml:space="preserve">Hàm lượng cacbon lớn hơn hoặc bằng 1%, các nguyên </w:t>
      </w:r>
      <w:r w:rsidR="00E22E24" w:rsidRPr="0010115F">
        <w:rPr>
          <w:sz w:val="26"/>
          <w:szCs w:val="26"/>
        </w:rPr>
        <w:t>tố hợp kim thường là Cr từ (1,3-</w:t>
      </w:r>
      <w:r w:rsidRPr="0010115F">
        <w:rPr>
          <w:sz w:val="26"/>
          <w:szCs w:val="26"/>
        </w:rPr>
        <w:t>1,6</w:t>
      </w:r>
      <w:r w:rsidR="00E22E24" w:rsidRPr="0010115F">
        <w:rPr>
          <w:sz w:val="26"/>
          <w:szCs w:val="26"/>
        </w:rPr>
        <w:t>)%; Mn từ (0,45-</w:t>
      </w:r>
      <w:r w:rsidRPr="0010115F">
        <w:rPr>
          <w:sz w:val="26"/>
          <w:szCs w:val="26"/>
        </w:rPr>
        <w:t>0,75</w:t>
      </w:r>
      <w:r w:rsidR="00E22E24" w:rsidRPr="0010115F">
        <w:rPr>
          <w:sz w:val="26"/>
          <w:szCs w:val="26"/>
        </w:rPr>
        <w:t>)</w:t>
      </w:r>
      <w:r w:rsidRPr="0010115F">
        <w:rPr>
          <w:sz w:val="26"/>
          <w:szCs w:val="26"/>
        </w:rPr>
        <w:t xml:space="preserve">%. Thép này dùng để chế tạo các loại </w:t>
      </w:r>
      <w:r w:rsidR="00004EDE" w:rsidRPr="0010115F">
        <w:rPr>
          <w:sz w:val="26"/>
          <w:szCs w:val="26"/>
        </w:rPr>
        <w:t>pan me, thước kẹp, calip, dưỡng</w:t>
      </w:r>
      <w:r w:rsidR="005A5D0D" w:rsidRPr="0010115F">
        <w:rPr>
          <w:sz w:val="26"/>
          <w:szCs w:val="26"/>
        </w:rPr>
        <w:t xml:space="preserve"> v.v…</w:t>
      </w:r>
      <w:r w:rsidRPr="0010115F">
        <w:rPr>
          <w:sz w:val="26"/>
          <w:szCs w:val="26"/>
        </w:rPr>
        <w:t xml:space="preserve"> có tính chống mài mòn cao và ổn định kích thước trong mọi thời tiết.</w:t>
      </w:r>
    </w:p>
    <w:p w:rsidR="00A7154C" w:rsidRPr="0010115F" w:rsidRDefault="005E5485" w:rsidP="00A7154C">
      <w:pPr>
        <w:spacing w:before="120"/>
        <w:ind w:left="1701" w:firstLine="567"/>
        <w:jc w:val="both"/>
        <w:rPr>
          <w:sz w:val="26"/>
          <w:szCs w:val="26"/>
        </w:rPr>
      </w:pPr>
      <w:r w:rsidRPr="0010115F">
        <w:rPr>
          <w:sz w:val="26"/>
          <w:szCs w:val="26"/>
        </w:rPr>
        <w:t xml:space="preserve">Thép vòng bi là thép hợp kim có </w:t>
      </w:r>
      <w:r w:rsidR="00FF2DAD" w:rsidRPr="0010115F">
        <w:rPr>
          <w:sz w:val="26"/>
          <w:szCs w:val="26"/>
        </w:rPr>
        <w:t xml:space="preserve">hàm lượng </w:t>
      </w:r>
      <w:r w:rsidRPr="0010115F">
        <w:rPr>
          <w:sz w:val="26"/>
          <w:szCs w:val="26"/>
        </w:rPr>
        <w:t xml:space="preserve">C khoảng 1% và </w:t>
      </w:r>
      <w:r w:rsidR="00FF2DAD" w:rsidRPr="0010115F">
        <w:rPr>
          <w:sz w:val="26"/>
          <w:szCs w:val="26"/>
        </w:rPr>
        <w:t xml:space="preserve">hàm lượng </w:t>
      </w:r>
      <w:r w:rsidR="00B057DA" w:rsidRPr="0010115F">
        <w:rPr>
          <w:sz w:val="26"/>
          <w:szCs w:val="26"/>
        </w:rPr>
        <w:t>Cr từ (0,5-</w:t>
      </w:r>
      <w:r w:rsidRPr="0010115F">
        <w:rPr>
          <w:sz w:val="26"/>
          <w:szCs w:val="26"/>
        </w:rPr>
        <w:t>1,5</w:t>
      </w:r>
      <w:r w:rsidR="00B057DA" w:rsidRPr="0010115F">
        <w:rPr>
          <w:sz w:val="26"/>
          <w:szCs w:val="26"/>
        </w:rPr>
        <w:t>)</w:t>
      </w:r>
      <w:r w:rsidRPr="0010115F">
        <w:rPr>
          <w:sz w:val="26"/>
          <w:szCs w:val="26"/>
        </w:rPr>
        <w:t>% dùng làm vòn</w:t>
      </w:r>
      <w:r w:rsidR="00FF2DAD" w:rsidRPr="0010115F">
        <w:rPr>
          <w:sz w:val="26"/>
          <w:szCs w:val="26"/>
        </w:rPr>
        <w:t>g bi, bàn ren, tarô, dụng cụ đo</w:t>
      </w:r>
      <w:r w:rsidR="00C54B4D" w:rsidRPr="0010115F">
        <w:rPr>
          <w:sz w:val="26"/>
          <w:szCs w:val="26"/>
        </w:rPr>
        <w:t xml:space="preserve"> </w:t>
      </w:r>
      <w:r w:rsidR="009D2731" w:rsidRPr="0010115F">
        <w:rPr>
          <w:sz w:val="26"/>
          <w:szCs w:val="26"/>
        </w:rPr>
        <w:t>v.v..</w:t>
      </w:r>
      <w:r w:rsidR="00FF2DAD" w:rsidRPr="0010115F">
        <w:rPr>
          <w:sz w:val="26"/>
          <w:szCs w:val="26"/>
        </w:rPr>
        <w:t>.</w:t>
      </w:r>
      <w:r w:rsidR="009D2731" w:rsidRPr="0010115F">
        <w:rPr>
          <w:sz w:val="26"/>
          <w:szCs w:val="26"/>
        </w:rPr>
        <w:t xml:space="preserve"> </w:t>
      </w:r>
      <w:r w:rsidRPr="0010115F">
        <w:rPr>
          <w:sz w:val="26"/>
          <w:szCs w:val="26"/>
        </w:rPr>
        <w:t>Thép vòng bi có thể xếp trong nhó</w:t>
      </w:r>
      <w:r w:rsidR="00A7154C" w:rsidRPr="0010115F">
        <w:rPr>
          <w:sz w:val="26"/>
          <w:szCs w:val="26"/>
        </w:rPr>
        <w:t>m thép hợp kim kết cấu đặc biệt (OL100Cr0, OL100Cr1, OL100 Cr2, OL100Cr2MnSi).</w:t>
      </w:r>
    </w:p>
    <w:p w:rsidR="005E5485" w:rsidRPr="0010115F" w:rsidRDefault="00247619" w:rsidP="00A7154C">
      <w:pPr>
        <w:spacing w:before="120"/>
        <w:ind w:firstLine="567"/>
        <w:jc w:val="both"/>
        <w:rPr>
          <w:b/>
          <w:i/>
          <w:sz w:val="26"/>
          <w:szCs w:val="26"/>
        </w:rPr>
      </w:pPr>
      <w:r w:rsidRPr="0010115F">
        <w:rPr>
          <w:b/>
          <w:i/>
          <w:sz w:val="26"/>
          <w:szCs w:val="26"/>
        </w:rPr>
        <w:t xml:space="preserve">3. </w:t>
      </w:r>
      <w:r w:rsidR="009A0D97" w:rsidRPr="0010115F">
        <w:rPr>
          <w:b/>
          <w:i/>
          <w:sz w:val="26"/>
          <w:szCs w:val="26"/>
        </w:rPr>
        <w:t>Thép hợp kim đặc biệt</w:t>
      </w:r>
    </w:p>
    <w:p w:rsidR="005E5485" w:rsidRPr="00335419" w:rsidRDefault="00335419" w:rsidP="00FF2DAD">
      <w:pPr>
        <w:spacing w:before="120" w:after="120"/>
        <w:ind w:left="567" w:firstLine="567"/>
        <w:jc w:val="both"/>
        <w:rPr>
          <w:b/>
          <w:i/>
          <w:sz w:val="26"/>
          <w:szCs w:val="26"/>
        </w:rPr>
      </w:pPr>
      <w:r w:rsidRPr="00335419">
        <w:rPr>
          <w:b/>
          <w:i/>
          <w:sz w:val="26"/>
          <w:szCs w:val="26"/>
        </w:rPr>
        <w:t>3.1</w:t>
      </w:r>
      <w:r w:rsidR="00FF2DAD" w:rsidRPr="00335419">
        <w:rPr>
          <w:b/>
          <w:i/>
          <w:sz w:val="26"/>
          <w:szCs w:val="26"/>
        </w:rPr>
        <w:t>. Định nghĩa</w:t>
      </w:r>
    </w:p>
    <w:p w:rsidR="005E5485" w:rsidRPr="0010115F" w:rsidRDefault="005E5485" w:rsidP="00247619">
      <w:pPr>
        <w:ind w:left="1134" w:firstLine="567"/>
        <w:jc w:val="both"/>
        <w:rPr>
          <w:sz w:val="26"/>
          <w:szCs w:val="26"/>
        </w:rPr>
      </w:pPr>
      <w:r w:rsidRPr="0010115F">
        <w:rPr>
          <w:sz w:val="26"/>
          <w:szCs w:val="26"/>
        </w:rPr>
        <w:t>Thép hợp kim đặc biệt là thép hợp kim có những tính chất hóa</w:t>
      </w:r>
      <w:r w:rsidR="00F12CBA" w:rsidRPr="0010115F">
        <w:rPr>
          <w:sz w:val="26"/>
          <w:szCs w:val="26"/>
        </w:rPr>
        <w:t>,</w:t>
      </w:r>
      <w:r w:rsidRPr="0010115F">
        <w:rPr>
          <w:sz w:val="26"/>
          <w:szCs w:val="26"/>
        </w:rPr>
        <w:t xml:space="preserve"> lý đặc biệt so với thép hợp kim kết cấu</w:t>
      </w:r>
      <w:r w:rsidR="007F3115" w:rsidRPr="0010115F">
        <w:rPr>
          <w:sz w:val="26"/>
          <w:szCs w:val="26"/>
        </w:rPr>
        <w:t xml:space="preserve"> và </w:t>
      </w:r>
      <w:r w:rsidRPr="0010115F">
        <w:rPr>
          <w:sz w:val="26"/>
          <w:szCs w:val="26"/>
        </w:rPr>
        <w:t>dụng cụ.</w:t>
      </w:r>
    </w:p>
    <w:p w:rsidR="005E5485" w:rsidRPr="00335419" w:rsidRDefault="00335419" w:rsidP="00FF2DAD">
      <w:pPr>
        <w:spacing w:before="120" w:after="120"/>
        <w:ind w:left="567" w:firstLine="567"/>
        <w:jc w:val="both"/>
        <w:rPr>
          <w:b/>
          <w:i/>
          <w:sz w:val="26"/>
          <w:szCs w:val="26"/>
        </w:rPr>
      </w:pPr>
      <w:r w:rsidRPr="00335419">
        <w:rPr>
          <w:b/>
          <w:i/>
          <w:sz w:val="26"/>
          <w:szCs w:val="26"/>
        </w:rPr>
        <w:t>3.2</w:t>
      </w:r>
      <w:r w:rsidR="00FF2DAD" w:rsidRPr="00335419">
        <w:rPr>
          <w:b/>
          <w:i/>
          <w:sz w:val="26"/>
          <w:szCs w:val="26"/>
        </w:rPr>
        <w:t>. Phân loại</w:t>
      </w:r>
    </w:p>
    <w:p w:rsidR="005E5485" w:rsidRPr="0010115F" w:rsidRDefault="00335419" w:rsidP="00C04EEA">
      <w:pPr>
        <w:spacing w:after="120"/>
        <w:ind w:left="1134" w:firstLine="567"/>
        <w:jc w:val="both"/>
        <w:rPr>
          <w:b/>
          <w:i/>
          <w:sz w:val="26"/>
          <w:szCs w:val="26"/>
        </w:rPr>
      </w:pPr>
      <w:r>
        <w:rPr>
          <w:b/>
          <w:i/>
          <w:sz w:val="26"/>
          <w:szCs w:val="26"/>
        </w:rPr>
        <w:t>a.</w:t>
      </w:r>
      <w:r w:rsidR="00247619" w:rsidRPr="0010115F">
        <w:rPr>
          <w:b/>
          <w:i/>
          <w:sz w:val="26"/>
          <w:szCs w:val="26"/>
        </w:rPr>
        <w:t xml:space="preserve"> </w:t>
      </w:r>
      <w:r w:rsidR="00FF2DAD" w:rsidRPr="0010115F">
        <w:rPr>
          <w:b/>
          <w:i/>
          <w:sz w:val="26"/>
          <w:szCs w:val="26"/>
        </w:rPr>
        <w:t>Thép không gỉ</w:t>
      </w:r>
    </w:p>
    <w:p w:rsidR="005E5485" w:rsidRPr="0010115F" w:rsidRDefault="00FF2DAD" w:rsidP="00FF2DAD">
      <w:pPr>
        <w:ind w:left="1701" w:firstLine="567"/>
        <w:jc w:val="both"/>
        <w:rPr>
          <w:sz w:val="26"/>
          <w:szCs w:val="26"/>
        </w:rPr>
      </w:pPr>
      <w:r w:rsidRPr="0010115F">
        <w:rPr>
          <w:sz w:val="26"/>
          <w:szCs w:val="26"/>
        </w:rPr>
        <w:t xml:space="preserve">- </w:t>
      </w:r>
      <w:r w:rsidR="005E5485" w:rsidRPr="0010115F">
        <w:rPr>
          <w:sz w:val="26"/>
          <w:szCs w:val="26"/>
        </w:rPr>
        <w:t>Thép không gỉ là thép hợp kim có khả năng chịu được ăn mòn tốt trong các môi trường như không khí ẩm và nóng, n</w:t>
      </w:r>
      <w:r w:rsidRPr="0010115F">
        <w:rPr>
          <w:sz w:val="26"/>
          <w:szCs w:val="26"/>
        </w:rPr>
        <w:t>ước ngọt, nước biển, acid, bazơ</w:t>
      </w:r>
      <w:r w:rsidR="005E5485" w:rsidRPr="0010115F">
        <w:rPr>
          <w:sz w:val="26"/>
          <w:szCs w:val="26"/>
        </w:rPr>
        <w:t>… Có hai loại thép không gỉ:</w:t>
      </w:r>
    </w:p>
    <w:p w:rsidR="005E5485" w:rsidRPr="0010115F" w:rsidRDefault="00FF2DAD" w:rsidP="00C45440">
      <w:pPr>
        <w:spacing w:before="120" w:after="120"/>
        <w:ind w:left="1843"/>
        <w:jc w:val="both"/>
        <w:rPr>
          <w:sz w:val="26"/>
          <w:szCs w:val="26"/>
        </w:rPr>
      </w:pPr>
      <w:r w:rsidRPr="0010115F">
        <w:rPr>
          <w:sz w:val="26"/>
          <w:szCs w:val="26"/>
        </w:rPr>
        <w:t xml:space="preserve">+ </w:t>
      </w:r>
      <w:r w:rsidR="005E5485" w:rsidRPr="0010115F">
        <w:rPr>
          <w:sz w:val="26"/>
          <w:szCs w:val="26"/>
        </w:rPr>
        <w:t>Thép kh</w:t>
      </w:r>
      <w:r w:rsidR="00656764" w:rsidRPr="0010115F">
        <w:rPr>
          <w:sz w:val="26"/>
          <w:szCs w:val="26"/>
        </w:rPr>
        <w:t>ông gỉ một pha</w:t>
      </w:r>
    </w:p>
    <w:p w:rsidR="005E5485" w:rsidRPr="0010115F" w:rsidRDefault="003B61B8" w:rsidP="008F5B8E">
      <w:pPr>
        <w:ind w:left="1843" w:firstLine="425"/>
        <w:jc w:val="both"/>
        <w:rPr>
          <w:sz w:val="26"/>
          <w:szCs w:val="26"/>
        </w:rPr>
      </w:pPr>
      <w:r w:rsidRPr="0010115F">
        <w:rPr>
          <w:sz w:val="26"/>
          <w:szCs w:val="26"/>
        </w:rPr>
        <w:t>Là thép chứa 18%</w:t>
      </w:r>
      <w:r w:rsidR="00CB0031" w:rsidRPr="0010115F">
        <w:rPr>
          <w:sz w:val="26"/>
          <w:szCs w:val="26"/>
        </w:rPr>
        <w:t>Cr, (9-</w:t>
      </w:r>
      <w:r w:rsidR="005E5485" w:rsidRPr="0010115F">
        <w:rPr>
          <w:sz w:val="26"/>
          <w:szCs w:val="26"/>
        </w:rPr>
        <w:t>10</w:t>
      </w:r>
      <w:r w:rsidR="00CB0031" w:rsidRPr="0010115F">
        <w:rPr>
          <w:sz w:val="26"/>
          <w:szCs w:val="26"/>
        </w:rPr>
        <w:t>)</w:t>
      </w:r>
      <w:r w:rsidR="00F12CBA" w:rsidRPr="0010115F">
        <w:rPr>
          <w:sz w:val="26"/>
          <w:szCs w:val="26"/>
        </w:rPr>
        <w:t>%</w:t>
      </w:r>
      <w:r w:rsidR="005E5485" w:rsidRPr="0010115F">
        <w:rPr>
          <w:sz w:val="26"/>
          <w:szCs w:val="26"/>
        </w:rPr>
        <w:t>Ni (Ni là nguyên tố mở r</w:t>
      </w:r>
      <w:r w:rsidR="00322891" w:rsidRPr="0010115F">
        <w:rPr>
          <w:sz w:val="26"/>
          <w:szCs w:val="26"/>
        </w:rPr>
        <w:t>ộng khu vực gama)</w:t>
      </w:r>
      <w:r w:rsidR="00CB0031" w:rsidRPr="0010115F">
        <w:rPr>
          <w:sz w:val="26"/>
          <w:szCs w:val="26"/>
        </w:rPr>
        <w:t xml:space="preserve"> như 12Cr18Ni</w:t>
      </w:r>
      <w:r w:rsidRPr="0010115F">
        <w:rPr>
          <w:sz w:val="26"/>
          <w:szCs w:val="26"/>
        </w:rPr>
        <w:t>9 có tổ chức một pha auste</w:t>
      </w:r>
      <w:r w:rsidR="005E5485" w:rsidRPr="0010115F">
        <w:rPr>
          <w:sz w:val="26"/>
          <w:szCs w:val="26"/>
        </w:rPr>
        <w:t xml:space="preserve">nit, hoặc chứa từ </w:t>
      </w:r>
      <w:r w:rsidR="00CB0031" w:rsidRPr="0010115F">
        <w:rPr>
          <w:sz w:val="26"/>
          <w:szCs w:val="26"/>
        </w:rPr>
        <w:t>(13-</w:t>
      </w:r>
      <w:r w:rsidR="005E5485" w:rsidRPr="0010115F">
        <w:rPr>
          <w:sz w:val="26"/>
          <w:szCs w:val="26"/>
        </w:rPr>
        <w:t>27</w:t>
      </w:r>
      <w:r w:rsidRPr="0010115F">
        <w:rPr>
          <w:sz w:val="26"/>
          <w:szCs w:val="26"/>
        </w:rPr>
        <w:t>)%</w:t>
      </w:r>
      <w:r w:rsidR="00CB0031" w:rsidRPr="0010115F">
        <w:rPr>
          <w:sz w:val="26"/>
          <w:szCs w:val="26"/>
        </w:rPr>
        <w:t>Cr, hàm lượng C thấp khoảng (0,08-</w:t>
      </w:r>
      <w:r w:rsidR="005E5485" w:rsidRPr="0010115F">
        <w:rPr>
          <w:sz w:val="26"/>
          <w:szCs w:val="26"/>
        </w:rPr>
        <w:t>0,12</w:t>
      </w:r>
      <w:r w:rsidR="00CB0031" w:rsidRPr="0010115F">
        <w:rPr>
          <w:sz w:val="26"/>
          <w:szCs w:val="26"/>
        </w:rPr>
        <w:t>)</w:t>
      </w:r>
      <w:r w:rsidR="005E5485" w:rsidRPr="0010115F">
        <w:rPr>
          <w:sz w:val="26"/>
          <w:szCs w:val="26"/>
        </w:rPr>
        <w:t>% như 08Cr1</w:t>
      </w:r>
      <w:r w:rsidR="00CB0031" w:rsidRPr="0010115F">
        <w:rPr>
          <w:sz w:val="26"/>
          <w:szCs w:val="26"/>
        </w:rPr>
        <w:t>7Ti nhưng rẻ tiền hơn loại auste</w:t>
      </w:r>
      <w:r w:rsidR="005E5485" w:rsidRPr="0010115F">
        <w:rPr>
          <w:sz w:val="26"/>
          <w:szCs w:val="26"/>
        </w:rPr>
        <w:t>nit. Các loại t</w:t>
      </w:r>
      <w:r w:rsidR="00CB0031" w:rsidRPr="0010115F">
        <w:rPr>
          <w:sz w:val="26"/>
          <w:szCs w:val="26"/>
        </w:rPr>
        <w:t xml:space="preserve">hép này có tính dẻo cao, </w:t>
      </w:r>
      <w:r w:rsidR="005E5485" w:rsidRPr="0010115F">
        <w:rPr>
          <w:sz w:val="26"/>
          <w:szCs w:val="26"/>
        </w:rPr>
        <w:t>dễ gia công áp lực</w:t>
      </w:r>
      <w:r w:rsidRPr="0010115F">
        <w:rPr>
          <w:sz w:val="26"/>
          <w:szCs w:val="26"/>
        </w:rPr>
        <w:t>;</w:t>
      </w:r>
      <w:r w:rsidR="005E5485" w:rsidRPr="0010115F">
        <w:rPr>
          <w:sz w:val="26"/>
          <w:szCs w:val="26"/>
        </w:rPr>
        <w:t xml:space="preserve"> dùng làm các bình chứa, có cơ tí</w:t>
      </w:r>
      <w:r w:rsidR="00CB0031" w:rsidRPr="0010115F">
        <w:rPr>
          <w:sz w:val="26"/>
          <w:szCs w:val="26"/>
        </w:rPr>
        <w:t>nh tốt ở trạng thái ủ (σ</w:t>
      </w:r>
      <w:r w:rsidR="00E91A25" w:rsidRPr="0010115F">
        <w:rPr>
          <w:sz w:val="26"/>
          <w:szCs w:val="26"/>
          <w:vertAlign w:val="subscript"/>
        </w:rPr>
        <w:t>ch</w:t>
      </w:r>
      <w:r w:rsidR="00E91A25" w:rsidRPr="0010115F">
        <w:rPr>
          <w:sz w:val="26"/>
          <w:szCs w:val="26"/>
        </w:rPr>
        <w:t xml:space="preserve"> = 25KG</w:t>
      </w:r>
      <w:r w:rsidR="005E5485" w:rsidRPr="0010115F">
        <w:rPr>
          <w:sz w:val="26"/>
          <w:szCs w:val="26"/>
        </w:rPr>
        <w:t>/mm</w:t>
      </w:r>
      <w:r w:rsidR="005E5485" w:rsidRPr="0010115F">
        <w:rPr>
          <w:sz w:val="26"/>
          <w:szCs w:val="26"/>
          <w:vertAlign w:val="superscript"/>
        </w:rPr>
        <w:t>2</w:t>
      </w:r>
      <w:r w:rsidR="005E5485" w:rsidRPr="0010115F">
        <w:rPr>
          <w:sz w:val="26"/>
          <w:szCs w:val="26"/>
        </w:rPr>
        <w:t xml:space="preserve">), chịu ăn mòn rất tốt (hơn loại 2 pha) trong </w:t>
      </w:r>
      <w:r w:rsidR="00E91A25" w:rsidRPr="0010115F">
        <w:rPr>
          <w:sz w:val="26"/>
          <w:szCs w:val="26"/>
        </w:rPr>
        <w:t>acid nitric ở mọi nhiệt độ, nồng độ;</w:t>
      </w:r>
      <w:r w:rsidR="005E5485" w:rsidRPr="0010115F">
        <w:rPr>
          <w:sz w:val="26"/>
          <w:szCs w:val="26"/>
        </w:rPr>
        <w:t xml:space="preserve"> trong </w:t>
      </w:r>
      <w:r w:rsidR="00E91A25" w:rsidRPr="0010115F">
        <w:rPr>
          <w:sz w:val="26"/>
          <w:szCs w:val="26"/>
        </w:rPr>
        <w:t>a</w:t>
      </w:r>
      <w:r w:rsidR="005E5485" w:rsidRPr="0010115F">
        <w:rPr>
          <w:sz w:val="26"/>
          <w:szCs w:val="26"/>
        </w:rPr>
        <w:t xml:space="preserve">cid </w:t>
      </w:r>
      <w:r w:rsidR="00E91A25" w:rsidRPr="0010115F">
        <w:rPr>
          <w:sz w:val="26"/>
          <w:szCs w:val="26"/>
        </w:rPr>
        <w:t>s</w:t>
      </w:r>
      <w:r w:rsidR="005E5485" w:rsidRPr="0010115F">
        <w:rPr>
          <w:sz w:val="26"/>
          <w:szCs w:val="26"/>
        </w:rPr>
        <w:t xml:space="preserve">ulfuric ở mọi nồng độ, nhiệt độ thường; trong </w:t>
      </w:r>
      <w:r w:rsidR="001B0A85" w:rsidRPr="0010115F">
        <w:rPr>
          <w:sz w:val="26"/>
          <w:szCs w:val="26"/>
        </w:rPr>
        <w:t>a</w:t>
      </w:r>
      <w:r w:rsidR="005E5485" w:rsidRPr="0010115F">
        <w:rPr>
          <w:sz w:val="26"/>
          <w:szCs w:val="26"/>
        </w:rPr>
        <w:t>cid</w:t>
      </w:r>
      <w:r w:rsidR="001B0A85" w:rsidRPr="0010115F">
        <w:rPr>
          <w:sz w:val="26"/>
          <w:szCs w:val="26"/>
        </w:rPr>
        <w:t xml:space="preserve"> c</w:t>
      </w:r>
      <w:r w:rsidR="005E5485" w:rsidRPr="0010115F">
        <w:rPr>
          <w:sz w:val="26"/>
          <w:szCs w:val="26"/>
        </w:rPr>
        <w:t>lohydric loãng và nhiệt độ thường. Thép</w:t>
      </w:r>
      <w:r w:rsidR="00F12CBA" w:rsidRPr="0010115F">
        <w:rPr>
          <w:sz w:val="26"/>
          <w:szCs w:val="26"/>
        </w:rPr>
        <w:t xml:space="preserve"> không gỉ một pha bị ăn mòn </w:t>
      </w:r>
      <w:r w:rsidR="005E5485" w:rsidRPr="0010115F">
        <w:rPr>
          <w:sz w:val="26"/>
          <w:szCs w:val="26"/>
        </w:rPr>
        <w:t>khi làm việc lâu dài trong môi trường ăn mòn ở 400 đến 800</w:t>
      </w:r>
      <w:r w:rsidR="005E5485" w:rsidRPr="0010115F">
        <w:rPr>
          <w:sz w:val="26"/>
          <w:szCs w:val="26"/>
          <w:vertAlign w:val="superscript"/>
        </w:rPr>
        <w:t>o</w:t>
      </w:r>
      <w:r w:rsidR="00F12CBA" w:rsidRPr="0010115F">
        <w:rPr>
          <w:sz w:val="26"/>
          <w:szCs w:val="26"/>
        </w:rPr>
        <w:t>C hoặc đã qua hàn, nung nóng.</w:t>
      </w:r>
    </w:p>
    <w:p w:rsidR="005E5485" w:rsidRPr="0010115F" w:rsidRDefault="00FF2DAD" w:rsidP="00C45440">
      <w:pPr>
        <w:spacing w:before="120" w:after="120"/>
        <w:ind w:left="1843"/>
        <w:jc w:val="both"/>
        <w:rPr>
          <w:sz w:val="26"/>
          <w:szCs w:val="26"/>
        </w:rPr>
      </w:pPr>
      <w:r w:rsidRPr="0010115F">
        <w:rPr>
          <w:sz w:val="26"/>
          <w:szCs w:val="26"/>
        </w:rPr>
        <w:t xml:space="preserve">+ </w:t>
      </w:r>
      <w:r w:rsidR="005E5485" w:rsidRPr="0010115F">
        <w:rPr>
          <w:sz w:val="26"/>
          <w:szCs w:val="26"/>
        </w:rPr>
        <w:t>Thép không g</w:t>
      </w:r>
      <w:r w:rsidR="00656764" w:rsidRPr="0010115F">
        <w:rPr>
          <w:sz w:val="26"/>
          <w:szCs w:val="26"/>
        </w:rPr>
        <w:t>ỉ hai pha</w:t>
      </w:r>
    </w:p>
    <w:p w:rsidR="005E5485" w:rsidRPr="0010115F" w:rsidRDefault="00DE2DB9" w:rsidP="00C45440">
      <w:pPr>
        <w:ind w:left="1843"/>
        <w:jc w:val="both"/>
        <w:rPr>
          <w:sz w:val="26"/>
          <w:szCs w:val="26"/>
        </w:rPr>
      </w:pPr>
      <w:r w:rsidRPr="0010115F">
        <w:rPr>
          <w:sz w:val="26"/>
          <w:szCs w:val="26"/>
        </w:rPr>
        <w:lastRenderedPageBreak/>
        <w:t>Là thép chứa khoảng 13%Cr</w:t>
      </w:r>
      <w:r w:rsidR="003B4EAB" w:rsidRPr="0010115F">
        <w:rPr>
          <w:sz w:val="26"/>
          <w:szCs w:val="26"/>
        </w:rPr>
        <w:t xml:space="preserve"> và </w:t>
      </w:r>
      <w:r w:rsidRPr="0010115F">
        <w:rPr>
          <w:sz w:val="26"/>
          <w:szCs w:val="26"/>
        </w:rPr>
        <w:t>C</w:t>
      </w:r>
      <w:r w:rsidR="003B4EAB" w:rsidRPr="0010115F">
        <w:rPr>
          <w:sz w:val="26"/>
          <w:szCs w:val="26"/>
        </w:rPr>
        <w:t xml:space="preserve"> (0,1-</w:t>
      </w:r>
      <w:r w:rsidR="005E5485" w:rsidRPr="0010115F">
        <w:rPr>
          <w:sz w:val="26"/>
          <w:szCs w:val="26"/>
        </w:rPr>
        <w:t>0,4</w:t>
      </w:r>
      <w:r w:rsidR="003B4EAB" w:rsidRPr="0010115F">
        <w:rPr>
          <w:sz w:val="26"/>
          <w:szCs w:val="26"/>
        </w:rPr>
        <w:t>)</w:t>
      </w:r>
      <w:r w:rsidR="005E5485" w:rsidRPr="0010115F">
        <w:rPr>
          <w:sz w:val="26"/>
          <w:szCs w:val="26"/>
        </w:rPr>
        <w:t xml:space="preserve">%. Sau nhiệt luyện có thể đạt độ cứng cao, chịu được ăn mòn trong không khí ẩm, nước ngọt, </w:t>
      </w:r>
      <w:r w:rsidR="003B4EAB" w:rsidRPr="0010115F">
        <w:rPr>
          <w:sz w:val="26"/>
          <w:szCs w:val="26"/>
        </w:rPr>
        <w:t>acid n</w:t>
      </w:r>
      <w:r w:rsidR="005E5485" w:rsidRPr="0010115F">
        <w:rPr>
          <w:sz w:val="26"/>
          <w:szCs w:val="26"/>
        </w:rPr>
        <w:t xml:space="preserve">itric </w:t>
      </w:r>
      <w:r w:rsidR="003B4EAB" w:rsidRPr="0010115F">
        <w:rPr>
          <w:sz w:val="26"/>
          <w:szCs w:val="26"/>
        </w:rPr>
        <w:t>nhưng bị ăn m</w:t>
      </w:r>
      <w:r w:rsidRPr="0010115F">
        <w:rPr>
          <w:sz w:val="26"/>
          <w:szCs w:val="26"/>
        </w:rPr>
        <w:t>òn trong các loại acid sulfuric và</w:t>
      </w:r>
      <w:r w:rsidR="003B4EAB" w:rsidRPr="0010115F">
        <w:rPr>
          <w:sz w:val="26"/>
          <w:szCs w:val="26"/>
        </w:rPr>
        <w:t xml:space="preserve"> c</w:t>
      </w:r>
      <w:r w:rsidR="005E5485" w:rsidRPr="0010115F">
        <w:rPr>
          <w:sz w:val="26"/>
          <w:szCs w:val="26"/>
        </w:rPr>
        <w:t>lohydric.</w:t>
      </w:r>
    </w:p>
    <w:p w:rsidR="005E5485" w:rsidRPr="0010115F" w:rsidRDefault="00FF2DAD" w:rsidP="004467E8">
      <w:pPr>
        <w:spacing w:before="120"/>
        <w:ind w:left="1701" w:firstLine="567"/>
        <w:jc w:val="both"/>
        <w:rPr>
          <w:sz w:val="26"/>
          <w:szCs w:val="26"/>
        </w:rPr>
      </w:pPr>
      <w:r w:rsidRPr="0010115F">
        <w:rPr>
          <w:sz w:val="26"/>
          <w:szCs w:val="26"/>
        </w:rPr>
        <w:t xml:space="preserve">- </w:t>
      </w:r>
      <w:r w:rsidR="005E5485" w:rsidRPr="0010115F">
        <w:rPr>
          <w:sz w:val="26"/>
          <w:szCs w:val="26"/>
        </w:rPr>
        <w:t>Dùng làm các chi tiết chịu ăn mòn trong không khí ẩm và nhiệt độ c</w:t>
      </w:r>
      <w:r w:rsidR="001866E7" w:rsidRPr="0010115F">
        <w:rPr>
          <w:sz w:val="26"/>
          <w:szCs w:val="26"/>
        </w:rPr>
        <w:t xml:space="preserve">ao như cánh tua bin khí (12Cr13; 20Cr13), loại </w:t>
      </w:r>
      <w:r w:rsidR="005E5485" w:rsidRPr="0010115F">
        <w:rPr>
          <w:sz w:val="26"/>
          <w:szCs w:val="26"/>
        </w:rPr>
        <w:t>này có độ dẻo cao dễ biến dạng nguội và hàn.</w:t>
      </w:r>
    </w:p>
    <w:p w:rsidR="005E5485" w:rsidRPr="0010115F" w:rsidRDefault="00FF2DAD" w:rsidP="004467E8">
      <w:pPr>
        <w:spacing w:before="120"/>
        <w:ind w:left="1701" w:firstLine="567"/>
        <w:jc w:val="both"/>
        <w:rPr>
          <w:sz w:val="26"/>
          <w:szCs w:val="26"/>
        </w:rPr>
      </w:pPr>
      <w:r w:rsidRPr="0010115F">
        <w:rPr>
          <w:sz w:val="26"/>
          <w:szCs w:val="26"/>
        </w:rPr>
        <w:t xml:space="preserve">- </w:t>
      </w:r>
      <w:r w:rsidR="005E5485" w:rsidRPr="0010115F">
        <w:rPr>
          <w:sz w:val="26"/>
          <w:szCs w:val="26"/>
        </w:rPr>
        <w:t xml:space="preserve">Dùng làm các chi tiết cần đàn hồi và độ cứng cao như </w:t>
      </w:r>
      <w:r w:rsidR="00322891" w:rsidRPr="0010115F">
        <w:rPr>
          <w:sz w:val="26"/>
          <w:szCs w:val="26"/>
        </w:rPr>
        <w:t>dao mổ, kéo phẫu thuật,</w:t>
      </w:r>
      <w:r w:rsidR="005E5485" w:rsidRPr="0010115F">
        <w:rPr>
          <w:sz w:val="26"/>
          <w:szCs w:val="26"/>
        </w:rPr>
        <w:t xml:space="preserve"> lò</w:t>
      </w:r>
      <w:r w:rsidR="001866E7" w:rsidRPr="0010115F">
        <w:rPr>
          <w:sz w:val="26"/>
          <w:szCs w:val="26"/>
        </w:rPr>
        <w:t xml:space="preserve"> xo chịu ăn mòn (30Cr13, 40Cr13</w:t>
      </w:r>
      <w:r w:rsidR="002F0B1F">
        <w:rPr>
          <w:sz w:val="26"/>
          <w:szCs w:val="26"/>
        </w:rPr>
        <w:t xml:space="preserve"> v.v</w:t>
      </w:r>
      <w:r w:rsidR="005E5485" w:rsidRPr="0010115F">
        <w:rPr>
          <w:sz w:val="26"/>
          <w:szCs w:val="26"/>
        </w:rPr>
        <w:t>…) loại này có độ dẻo thấp, khó biến dạng nguội và hàn dễ bị nứt.</w:t>
      </w:r>
    </w:p>
    <w:p w:rsidR="005E5485" w:rsidRPr="0010115F" w:rsidRDefault="00335419" w:rsidP="00FF2DAD">
      <w:pPr>
        <w:spacing w:before="120" w:after="120"/>
        <w:ind w:left="1134" w:firstLine="567"/>
        <w:jc w:val="both"/>
        <w:rPr>
          <w:b/>
          <w:i/>
          <w:sz w:val="26"/>
          <w:szCs w:val="26"/>
        </w:rPr>
      </w:pPr>
      <w:r>
        <w:rPr>
          <w:b/>
          <w:i/>
          <w:sz w:val="26"/>
          <w:szCs w:val="26"/>
        </w:rPr>
        <w:t>b</w:t>
      </w:r>
      <w:r w:rsidR="008F5B8E">
        <w:rPr>
          <w:b/>
          <w:i/>
          <w:sz w:val="26"/>
          <w:szCs w:val="26"/>
        </w:rPr>
        <w:t>.</w:t>
      </w:r>
      <w:r w:rsidR="00247619" w:rsidRPr="0010115F">
        <w:rPr>
          <w:b/>
          <w:i/>
          <w:sz w:val="26"/>
          <w:szCs w:val="26"/>
        </w:rPr>
        <w:t xml:space="preserve"> </w:t>
      </w:r>
      <w:r w:rsidR="00FF2DAD" w:rsidRPr="0010115F">
        <w:rPr>
          <w:b/>
          <w:i/>
          <w:sz w:val="26"/>
          <w:szCs w:val="26"/>
        </w:rPr>
        <w:t>Thép chống mài mòn</w:t>
      </w:r>
    </w:p>
    <w:p w:rsidR="00CA0603" w:rsidRPr="0010115F" w:rsidRDefault="00CA0603" w:rsidP="00CA0603">
      <w:pPr>
        <w:ind w:left="1701" w:firstLine="567"/>
        <w:jc w:val="both"/>
        <w:rPr>
          <w:sz w:val="26"/>
          <w:szCs w:val="26"/>
        </w:rPr>
      </w:pPr>
      <w:r w:rsidRPr="0010115F">
        <w:rPr>
          <w:sz w:val="26"/>
          <w:szCs w:val="26"/>
        </w:rPr>
        <w:t xml:space="preserve">- </w:t>
      </w:r>
      <w:r w:rsidR="005E5485" w:rsidRPr="0010115F">
        <w:rPr>
          <w:sz w:val="26"/>
          <w:szCs w:val="26"/>
        </w:rPr>
        <w:t xml:space="preserve">Có tính chống mài mòn rất cao trong điều kiện bị va đập được dùng để chế tạo bi nghiền, gàu xúc, </w:t>
      </w:r>
      <w:r w:rsidR="00656764" w:rsidRPr="0010115F">
        <w:rPr>
          <w:sz w:val="26"/>
          <w:szCs w:val="26"/>
        </w:rPr>
        <w:t xml:space="preserve">xích xe tăng, hàm máy nghiền đá </w:t>
      </w:r>
      <w:r w:rsidR="00AD73C1" w:rsidRPr="0010115F">
        <w:rPr>
          <w:sz w:val="26"/>
          <w:szCs w:val="26"/>
        </w:rPr>
        <w:t>v.v</w:t>
      </w:r>
      <w:r w:rsidR="005E5485" w:rsidRPr="0010115F">
        <w:rPr>
          <w:sz w:val="26"/>
          <w:szCs w:val="26"/>
        </w:rPr>
        <w:t>… Thép n</w:t>
      </w:r>
      <w:r w:rsidR="00603EC3" w:rsidRPr="0010115F">
        <w:rPr>
          <w:sz w:val="26"/>
          <w:szCs w:val="26"/>
        </w:rPr>
        <w:t>ày có hàm lượng cacbon cao (1-</w:t>
      </w:r>
      <w:r w:rsidR="005E5485" w:rsidRPr="0010115F">
        <w:rPr>
          <w:sz w:val="26"/>
          <w:szCs w:val="26"/>
        </w:rPr>
        <w:t>2%) có khả năng</w:t>
      </w:r>
      <w:r w:rsidRPr="0010115F">
        <w:rPr>
          <w:sz w:val="26"/>
          <w:szCs w:val="26"/>
        </w:rPr>
        <w:t xml:space="preserve"> tự biến cứng hoặc tự bôi trơn.</w:t>
      </w:r>
    </w:p>
    <w:p w:rsidR="00CA0603" w:rsidRPr="0010115F" w:rsidRDefault="00335419" w:rsidP="00CA0603">
      <w:pPr>
        <w:spacing w:before="120" w:after="120"/>
        <w:ind w:left="1134" w:firstLine="567"/>
        <w:jc w:val="both"/>
        <w:rPr>
          <w:b/>
          <w:i/>
          <w:sz w:val="26"/>
          <w:szCs w:val="26"/>
        </w:rPr>
      </w:pPr>
      <w:r>
        <w:rPr>
          <w:b/>
          <w:i/>
          <w:sz w:val="26"/>
          <w:szCs w:val="26"/>
        </w:rPr>
        <w:t>c</w:t>
      </w:r>
      <w:r w:rsidR="008F5B8E">
        <w:rPr>
          <w:b/>
          <w:i/>
          <w:sz w:val="26"/>
          <w:szCs w:val="26"/>
        </w:rPr>
        <w:t>.</w:t>
      </w:r>
      <w:r w:rsidR="00247619" w:rsidRPr="0010115F">
        <w:rPr>
          <w:b/>
          <w:i/>
          <w:sz w:val="26"/>
          <w:szCs w:val="26"/>
        </w:rPr>
        <w:t xml:space="preserve"> </w:t>
      </w:r>
      <w:r w:rsidR="00CA0603" w:rsidRPr="0010115F">
        <w:rPr>
          <w:b/>
          <w:i/>
          <w:sz w:val="26"/>
          <w:szCs w:val="26"/>
        </w:rPr>
        <w:t>Thép là</w:t>
      </w:r>
      <w:r w:rsidR="000A42B1" w:rsidRPr="0010115F">
        <w:rPr>
          <w:b/>
          <w:i/>
          <w:sz w:val="26"/>
          <w:szCs w:val="26"/>
        </w:rPr>
        <w:t>m su</w:t>
      </w:r>
      <w:r w:rsidR="00CA0603" w:rsidRPr="0010115F">
        <w:rPr>
          <w:b/>
          <w:i/>
          <w:sz w:val="26"/>
          <w:szCs w:val="26"/>
        </w:rPr>
        <w:t>pap xả</w:t>
      </w:r>
    </w:p>
    <w:p w:rsidR="005E5485" w:rsidRPr="0010115F" w:rsidRDefault="00CA0603" w:rsidP="008F5B8E">
      <w:pPr>
        <w:spacing w:before="120" w:after="120"/>
        <w:ind w:left="1701" w:firstLine="567"/>
        <w:jc w:val="both"/>
        <w:rPr>
          <w:b/>
          <w:i/>
          <w:sz w:val="26"/>
          <w:szCs w:val="26"/>
        </w:rPr>
      </w:pPr>
      <w:r w:rsidRPr="0010115F">
        <w:rPr>
          <w:b/>
          <w:i/>
          <w:sz w:val="26"/>
          <w:szCs w:val="26"/>
        </w:rPr>
        <w:t xml:space="preserve">- </w:t>
      </w:r>
      <w:r w:rsidR="005E5485" w:rsidRPr="0010115F">
        <w:rPr>
          <w:sz w:val="26"/>
          <w:szCs w:val="26"/>
        </w:rPr>
        <w:t>Chịu tải trọ</w:t>
      </w:r>
      <w:r w:rsidR="00F12CBA" w:rsidRPr="0010115F">
        <w:rPr>
          <w:sz w:val="26"/>
          <w:szCs w:val="26"/>
        </w:rPr>
        <w:t xml:space="preserve">ng cao, </w:t>
      </w:r>
      <w:r w:rsidR="003A55CD" w:rsidRPr="0010115F">
        <w:rPr>
          <w:sz w:val="26"/>
          <w:szCs w:val="26"/>
        </w:rPr>
        <w:t>nhiệt độ cao (650-</w:t>
      </w:r>
      <w:r w:rsidR="005E5485" w:rsidRPr="0010115F">
        <w:rPr>
          <w:sz w:val="26"/>
          <w:szCs w:val="26"/>
        </w:rPr>
        <w:t>750</w:t>
      </w:r>
      <w:r w:rsidR="003A55CD" w:rsidRPr="0010115F">
        <w:rPr>
          <w:sz w:val="26"/>
          <w:szCs w:val="26"/>
        </w:rPr>
        <w:t>)</w:t>
      </w:r>
      <w:r w:rsidR="005E5485" w:rsidRPr="0010115F">
        <w:rPr>
          <w:sz w:val="26"/>
          <w:szCs w:val="26"/>
          <w:vertAlign w:val="superscript"/>
        </w:rPr>
        <w:t>o</w:t>
      </w:r>
      <w:r w:rsidR="005E5485" w:rsidRPr="0010115F">
        <w:rPr>
          <w:sz w:val="26"/>
          <w:szCs w:val="26"/>
        </w:rPr>
        <w:t>C.</w:t>
      </w:r>
    </w:p>
    <w:p w:rsidR="005E5485" w:rsidRPr="0010115F" w:rsidRDefault="00CA0603" w:rsidP="008F5B8E">
      <w:pPr>
        <w:spacing w:before="120"/>
        <w:ind w:left="1701" w:firstLine="567"/>
        <w:jc w:val="both"/>
        <w:rPr>
          <w:sz w:val="26"/>
          <w:szCs w:val="26"/>
        </w:rPr>
      </w:pPr>
      <w:r w:rsidRPr="0010115F">
        <w:rPr>
          <w:sz w:val="26"/>
          <w:szCs w:val="26"/>
        </w:rPr>
        <w:t xml:space="preserve">- </w:t>
      </w:r>
      <w:r w:rsidR="005E5485" w:rsidRPr="0010115F">
        <w:rPr>
          <w:sz w:val="26"/>
          <w:szCs w:val="26"/>
        </w:rPr>
        <w:t>Chịu được ăn mòn trong hỗn hợp cháy nổ, mài m</w:t>
      </w:r>
      <w:r w:rsidR="003D1900" w:rsidRPr="0010115F">
        <w:rPr>
          <w:sz w:val="26"/>
          <w:szCs w:val="26"/>
        </w:rPr>
        <w:t>òn khi va đập cạnh sup</w:t>
      </w:r>
      <w:r w:rsidR="005E5485" w:rsidRPr="0010115F">
        <w:rPr>
          <w:sz w:val="26"/>
          <w:szCs w:val="26"/>
        </w:rPr>
        <w:t>ap.</w:t>
      </w:r>
    </w:p>
    <w:p w:rsidR="005E5485" w:rsidRPr="0010115F" w:rsidRDefault="00CA0603" w:rsidP="008F5B8E">
      <w:pPr>
        <w:spacing w:before="120"/>
        <w:ind w:left="1701" w:firstLine="567"/>
        <w:jc w:val="both"/>
        <w:rPr>
          <w:sz w:val="26"/>
          <w:szCs w:val="26"/>
        </w:rPr>
      </w:pPr>
      <w:r w:rsidRPr="0010115F">
        <w:rPr>
          <w:sz w:val="26"/>
          <w:szCs w:val="26"/>
        </w:rPr>
        <w:t xml:space="preserve">- </w:t>
      </w:r>
      <w:r w:rsidR="005E5485" w:rsidRPr="0010115F">
        <w:rPr>
          <w:sz w:val="26"/>
          <w:szCs w:val="26"/>
        </w:rPr>
        <w:t xml:space="preserve">Gồm thép </w:t>
      </w:r>
      <w:r w:rsidR="00643584" w:rsidRPr="0010115F">
        <w:rPr>
          <w:sz w:val="26"/>
          <w:szCs w:val="26"/>
        </w:rPr>
        <w:t>mactenxit: có ≈</w:t>
      </w:r>
      <w:r w:rsidR="005E5485" w:rsidRPr="0010115F">
        <w:rPr>
          <w:sz w:val="26"/>
          <w:szCs w:val="26"/>
        </w:rPr>
        <w:t xml:space="preserve"> 0,4%</w:t>
      </w:r>
      <w:r w:rsidR="00643584" w:rsidRPr="0010115F">
        <w:rPr>
          <w:sz w:val="26"/>
          <w:szCs w:val="26"/>
        </w:rPr>
        <w:t>C</w:t>
      </w:r>
      <w:r w:rsidR="005E5485" w:rsidRPr="0010115F">
        <w:rPr>
          <w:sz w:val="26"/>
          <w:szCs w:val="26"/>
        </w:rPr>
        <w:t xml:space="preserve">, </w:t>
      </w:r>
      <w:r w:rsidR="00643584" w:rsidRPr="0010115F">
        <w:rPr>
          <w:sz w:val="26"/>
          <w:szCs w:val="26"/>
        </w:rPr>
        <w:t>≈ 9%</w:t>
      </w:r>
      <w:r w:rsidR="005E5485" w:rsidRPr="0010115F">
        <w:rPr>
          <w:sz w:val="26"/>
          <w:szCs w:val="26"/>
        </w:rPr>
        <w:t xml:space="preserve">Cr; </w:t>
      </w:r>
      <w:r w:rsidR="00170896" w:rsidRPr="0010115F">
        <w:rPr>
          <w:sz w:val="26"/>
          <w:szCs w:val="26"/>
        </w:rPr>
        <w:t>≈ 2% Si như 40X9C2 (40Cr9Si2); 40X</w:t>
      </w:r>
      <w:r w:rsidR="005E5485" w:rsidRPr="0010115F">
        <w:rPr>
          <w:sz w:val="26"/>
          <w:szCs w:val="26"/>
        </w:rPr>
        <w:t>9</w:t>
      </w:r>
      <w:r w:rsidR="00170896" w:rsidRPr="0010115F">
        <w:rPr>
          <w:sz w:val="26"/>
          <w:szCs w:val="26"/>
        </w:rPr>
        <w:t>C2M (40Cr9Si2</w:t>
      </w:r>
      <w:r w:rsidR="005E5485" w:rsidRPr="0010115F">
        <w:rPr>
          <w:sz w:val="26"/>
          <w:szCs w:val="26"/>
        </w:rPr>
        <w:t>Mo) dùng trong động cơ công suất nhỏ (đ</w:t>
      </w:r>
      <w:r w:rsidR="00170896" w:rsidRPr="0010115F">
        <w:rPr>
          <w:sz w:val="26"/>
          <w:szCs w:val="26"/>
        </w:rPr>
        <w:t>ộ cứng sau khi nhiệt luyện 45-</w:t>
      </w:r>
      <w:r w:rsidR="005E5485" w:rsidRPr="0010115F">
        <w:rPr>
          <w:sz w:val="26"/>
          <w:szCs w:val="26"/>
        </w:rPr>
        <w:t>50 HRC).</w:t>
      </w:r>
    </w:p>
    <w:p w:rsidR="005E5485" w:rsidRPr="0010115F" w:rsidRDefault="00CA0603" w:rsidP="008F5B8E">
      <w:pPr>
        <w:spacing w:before="120"/>
        <w:ind w:left="1701" w:firstLine="567"/>
        <w:jc w:val="both"/>
        <w:rPr>
          <w:sz w:val="26"/>
          <w:szCs w:val="26"/>
        </w:rPr>
      </w:pPr>
      <w:r w:rsidRPr="0010115F">
        <w:rPr>
          <w:sz w:val="26"/>
          <w:szCs w:val="26"/>
        </w:rPr>
        <w:t xml:space="preserve">- </w:t>
      </w:r>
      <w:r w:rsidR="005E5485" w:rsidRPr="0010115F">
        <w:rPr>
          <w:sz w:val="26"/>
          <w:szCs w:val="26"/>
        </w:rPr>
        <w:t xml:space="preserve">Thép </w:t>
      </w:r>
      <w:r w:rsidR="006B140F" w:rsidRPr="0010115F">
        <w:rPr>
          <w:sz w:val="26"/>
          <w:szCs w:val="26"/>
        </w:rPr>
        <w:t>a</w:t>
      </w:r>
      <w:r w:rsidR="00CC7A9A" w:rsidRPr="0010115F">
        <w:rPr>
          <w:sz w:val="26"/>
          <w:szCs w:val="26"/>
        </w:rPr>
        <w:t>usten</w:t>
      </w:r>
      <w:r w:rsidR="005E5485" w:rsidRPr="0010115F">
        <w:rPr>
          <w:sz w:val="26"/>
          <w:szCs w:val="26"/>
        </w:rPr>
        <w:t>it: Dùng tro</w:t>
      </w:r>
      <w:r w:rsidR="006B140F" w:rsidRPr="0010115F">
        <w:rPr>
          <w:sz w:val="26"/>
          <w:szCs w:val="26"/>
        </w:rPr>
        <w:t>ng đ</w:t>
      </w:r>
      <w:r w:rsidR="00F12CBA" w:rsidRPr="0010115F">
        <w:rPr>
          <w:sz w:val="26"/>
          <w:szCs w:val="26"/>
        </w:rPr>
        <w:t>ộng cơ công suất lớn như 45X14H</w:t>
      </w:r>
      <w:r w:rsidR="006B140F" w:rsidRPr="0010115F">
        <w:rPr>
          <w:sz w:val="26"/>
          <w:szCs w:val="26"/>
        </w:rPr>
        <w:t>14B2M (45Cr14Ni14W2</w:t>
      </w:r>
      <w:r w:rsidR="005E5485" w:rsidRPr="0010115F">
        <w:rPr>
          <w:sz w:val="26"/>
          <w:szCs w:val="26"/>
        </w:rPr>
        <w:t xml:space="preserve">Mo) có độ cứng </w:t>
      </w:r>
      <w:r w:rsidR="006B140F" w:rsidRPr="0010115F">
        <w:rPr>
          <w:sz w:val="26"/>
          <w:szCs w:val="26"/>
        </w:rPr>
        <w:t>thấp (160-</w:t>
      </w:r>
      <w:r w:rsidR="005E5485" w:rsidRPr="0010115F">
        <w:rPr>
          <w:sz w:val="26"/>
          <w:szCs w:val="26"/>
        </w:rPr>
        <w:t>200</w:t>
      </w:r>
      <w:r w:rsidR="006B140F" w:rsidRPr="0010115F">
        <w:rPr>
          <w:sz w:val="26"/>
          <w:szCs w:val="26"/>
        </w:rPr>
        <w:t>)</w:t>
      </w:r>
      <w:r w:rsidR="005E5485" w:rsidRPr="0010115F">
        <w:rPr>
          <w:sz w:val="26"/>
          <w:szCs w:val="26"/>
        </w:rPr>
        <w:t xml:space="preserve">HB nên cạnh vát được đắp hỗn hợp </w:t>
      </w:r>
      <w:r w:rsidR="00CA003C" w:rsidRPr="0010115F">
        <w:rPr>
          <w:sz w:val="26"/>
          <w:szCs w:val="26"/>
        </w:rPr>
        <w:t>s</w:t>
      </w:r>
      <w:r w:rsidR="005E5485" w:rsidRPr="0010115F">
        <w:rPr>
          <w:sz w:val="26"/>
          <w:szCs w:val="26"/>
        </w:rPr>
        <w:t xml:space="preserve">telit (hợp kim cứng nấu chảy </w:t>
      </w:r>
      <w:r w:rsidR="00F12CBA" w:rsidRPr="0010115F">
        <w:rPr>
          <w:sz w:val="26"/>
          <w:szCs w:val="26"/>
        </w:rPr>
        <w:t>gồm 35%</w:t>
      </w:r>
      <w:r w:rsidR="006B140F" w:rsidRPr="0010115F">
        <w:rPr>
          <w:sz w:val="26"/>
          <w:szCs w:val="26"/>
        </w:rPr>
        <w:t xml:space="preserve">Cr, </w:t>
      </w:r>
      <w:r w:rsidR="00F12CBA" w:rsidRPr="0010115F">
        <w:rPr>
          <w:sz w:val="26"/>
          <w:szCs w:val="26"/>
        </w:rPr>
        <w:t>(</w:t>
      </w:r>
      <w:r w:rsidR="006B140F" w:rsidRPr="0010115F">
        <w:rPr>
          <w:sz w:val="26"/>
          <w:szCs w:val="26"/>
        </w:rPr>
        <w:t>1-</w:t>
      </w:r>
      <w:r w:rsidR="00643584" w:rsidRPr="0010115F">
        <w:rPr>
          <w:sz w:val="26"/>
          <w:szCs w:val="26"/>
        </w:rPr>
        <w:t>2</w:t>
      </w:r>
      <w:r w:rsidR="00F12CBA" w:rsidRPr="0010115F">
        <w:rPr>
          <w:sz w:val="26"/>
          <w:szCs w:val="26"/>
        </w:rPr>
        <w:t>)%</w:t>
      </w:r>
      <w:r w:rsidR="00643584" w:rsidRPr="0010115F">
        <w:rPr>
          <w:sz w:val="26"/>
          <w:szCs w:val="26"/>
        </w:rPr>
        <w:t>C và Co). Su</w:t>
      </w:r>
      <w:r w:rsidR="005E5485" w:rsidRPr="0010115F">
        <w:rPr>
          <w:sz w:val="26"/>
          <w:szCs w:val="26"/>
        </w:rPr>
        <w:t>pap nạp có nhiệt độ làm việc kh</w:t>
      </w:r>
      <w:r w:rsidR="006B140F" w:rsidRPr="0010115F">
        <w:rPr>
          <w:sz w:val="26"/>
          <w:szCs w:val="26"/>
        </w:rPr>
        <w:t>ông cao nên chỉ dùng hợp kim 40XH (40Cr</w:t>
      </w:r>
      <w:r w:rsidR="005E5485" w:rsidRPr="0010115F">
        <w:rPr>
          <w:sz w:val="26"/>
          <w:szCs w:val="26"/>
        </w:rPr>
        <w:t>Ni).</w:t>
      </w:r>
    </w:p>
    <w:p w:rsidR="008F5B8E" w:rsidRDefault="008F5B8E" w:rsidP="007138D5">
      <w:pPr>
        <w:autoSpaceDE w:val="0"/>
        <w:autoSpaceDN w:val="0"/>
        <w:adjustRightInd w:val="0"/>
        <w:spacing w:before="240" w:after="240"/>
        <w:jc w:val="center"/>
        <w:rPr>
          <w:b/>
          <w:sz w:val="28"/>
          <w:szCs w:val="28"/>
        </w:rPr>
      </w:pPr>
    </w:p>
    <w:p w:rsidR="006A105B" w:rsidRPr="00F77476" w:rsidRDefault="006A105B" w:rsidP="007138D5">
      <w:pPr>
        <w:autoSpaceDE w:val="0"/>
        <w:autoSpaceDN w:val="0"/>
        <w:adjustRightInd w:val="0"/>
        <w:spacing w:before="240" w:after="240"/>
        <w:jc w:val="center"/>
        <w:rPr>
          <w:b/>
          <w:sz w:val="28"/>
          <w:szCs w:val="28"/>
        </w:rPr>
      </w:pPr>
      <w:r w:rsidRPr="00F77476">
        <w:rPr>
          <w:b/>
          <w:sz w:val="28"/>
          <w:szCs w:val="28"/>
        </w:rPr>
        <w:t>CÂU HỎI</w:t>
      </w:r>
    </w:p>
    <w:p w:rsidR="006A105B" w:rsidRPr="008F5B8E" w:rsidRDefault="006A105B" w:rsidP="008F5B8E">
      <w:pPr>
        <w:autoSpaceDE w:val="0"/>
        <w:autoSpaceDN w:val="0"/>
        <w:adjustRightInd w:val="0"/>
        <w:ind w:left="567"/>
        <w:jc w:val="both"/>
        <w:rPr>
          <w:sz w:val="26"/>
        </w:rPr>
      </w:pPr>
      <w:r w:rsidRPr="008F5B8E">
        <w:rPr>
          <w:sz w:val="26"/>
        </w:rPr>
        <w:t>1. Trình bày k</w:t>
      </w:r>
      <w:r w:rsidR="00464069" w:rsidRPr="008F5B8E">
        <w:rPr>
          <w:sz w:val="26"/>
        </w:rPr>
        <w:t>hái niệm về thép hợp kim</w:t>
      </w:r>
      <w:r w:rsidRPr="008F5B8E">
        <w:rPr>
          <w:sz w:val="26"/>
        </w:rPr>
        <w:t>.</w:t>
      </w:r>
    </w:p>
    <w:p w:rsidR="00464069" w:rsidRPr="008F5B8E" w:rsidRDefault="00464069" w:rsidP="008F5B8E">
      <w:pPr>
        <w:autoSpaceDE w:val="0"/>
        <w:autoSpaceDN w:val="0"/>
        <w:adjustRightInd w:val="0"/>
        <w:ind w:left="567"/>
        <w:jc w:val="both"/>
        <w:rPr>
          <w:sz w:val="26"/>
        </w:rPr>
      </w:pPr>
      <w:r w:rsidRPr="008F5B8E">
        <w:rPr>
          <w:sz w:val="26"/>
        </w:rPr>
        <w:t>2. Có mấy loại thép hợp kim thông dụng? Phân loại, định nghĩa, nêu t</w:t>
      </w:r>
      <w:r w:rsidR="008F5B8E">
        <w:rPr>
          <w:sz w:val="26"/>
        </w:rPr>
        <w:t>ính chất và ứng dụng của chúng.</w:t>
      </w:r>
    </w:p>
    <w:p w:rsidR="005E5485" w:rsidRPr="006A1DD0" w:rsidRDefault="005E5485" w:rsidP="008F4C46">
      <w:pPr>
        <w:autoSpaceDE w:val="0"/>
        <w:autoSpaceDN w:val="0"/>
        <w:adjustRightInd w:val="0"/>
        <w:jc w:val="center"/>
      </w:pPr>
      <w:r>
        <w:br w:type="page"/>
      </w:r>
      <w:r w:rsidR="00A1435F" w:rsidRPr="006A1DD0">
        <w:rPr>
          <w:b/>
          <w:w w:val="120"/>
          <w:sz w:val="26"/>
          <w:szCs w:val="26"/>
        </w:rPr>
        <w:lastRenderedPageBreak/>
        <w:t>Bài 7</w:t>
      </w:r>
      <w:r w:rsidRPr="006A1DD0">
        <w:rPr>
          <w:b/>
          <w:w w:val="120"/>
          <w:sz w:val="26"/>
          <w:szCs w:val="26"/>
        </w:rPr>
        <w:t>.</w:t>
      </w:r>
      <w:r w:rsidRPr="006A1DD0">
        <w:rPr>
          <w:b/>
          <w:w w:val="120"/>
          <w:sz w:val="32"/>
          <w:szCs w:val="32"/>
        </w:rPr>
        <w:t xml:space="preserve"> HỢP KIM CỨNG</w:t>
      </w:r>
    </w:p>
    <w:p w:rsidR="006A1DD0" w:rsidRDefault="006A1DD0" w:rsidP="006A1DD0">
      <w:pPr>
        <w:tabs>
          <w:tab w:val="left" w:pos="1276"/>
        </w:tabs>
        <w:spacing w:before="120"/>
        <w:ind w:left="2127" w:hanging="1560"/>
        <w:jc w:val="both"/>
        <w:rPr>
          <w:iCs/>
          <w:sz w:val="26"/>
          <w:szCs w:val="26"/>
        </w:rPr>
      </w:pPr>
      <w:r>
        <w:rPr>
          <w:b/>
          <w:sz w:val="26"/>
          <w:szCs w:val="44"/>
        </w:rPr>
        <w:t>Mục tiêu</w:t>
      </w:r>
    </w:p>
    <w:p w:rsidR="006A1DD0" w:rsidRDefault="006A1DD0" w:rsidP="006A1DD0">
      <w:pPr>
        <w:ind w:left="567" w:firstLine="567"/>
        <w:jc w:val="both"/>
        <w:rPr>
          <w:i/>
          <w:iCs/>
        </w:rPr>
      </w:pPr>
      <w:r>
        <w:rPr>
          <w:i/>
          <w:iCs/>
        </w:rPr>
        <w:t>Qua bài học này, học sinh trình bày được:</w:t>
      </w:r>
    </w:p>
    <w:p w:rsidR="008F4C46" w:rsidRPr="006A1DD0" w:rsidRDefault="00877C5A" w:rsidP="006A1DD0">
      <w:pPr>
        <w:ind w:left="567" w:firstLine="567"/>
        <w:jc w:val="both"/>
        <w:rPr>
          <w:i/>
          <w:szCs w:val="22"/>
        </w:rPr>
      </w:pPr>
      <w:r>
        <w:rPr>
          <w:i/>
          <w:sz w:val="22"/>
          <w:szCs w:val="22"/>
        </w:rPr>
        <w:tab/>
      </w:r>
      <w:r w:rsidR="006A1DD0">
        <w:rPr>
          <w:i/>
          <w:szCs w:val="22"/>
        </w:rPr>
        <w:t xml:space="preserve">- </w:t>
      </w:r>
      <w:r w:rsidR="006A1DD0" w:rsidRPr="006A1DD0">
        <w:rPr>
          <w:i/>
          <w:szCs w:val="22"/>
        </w:rPr>
        <w:t xml:space="preserve">Khái </w:t>
      </w:r>
      <w:r w:rsidR="00C51C53" w:rsidRPr="006A1DD0">
        <w:rPr>
          <w:i/>
          <w:szCs w:val="22"/>
        </w:rPr>
        <w:t xml:space="preserve">niệm về </w:t>
      </w:r>
      <w:r w:rsidR="00874A41" w:rsidRPr="006A1DD0">
        <w:rPr>
          <w:i/>
          <w:szCs w:val="22"/>
        </w:rPr>
        <w:t>hợp kim</w:t>
      </w:r>
      <w:r w:rsidR="00C51C53" w:rsidRPr="006A1DD0">
        <w:rPr>
          <w:i/>
          <w:szCs w:val="22"/>
        </w:rPr>
        <w:t xml:space="preserve"> cứng</w:t>
      </w:r>
      <w:r w:rsidR="008F4C46" w:rsidRPr="006A1DD0">
        <w:rPr>
          <w:i/>
          <w:szCs w:val="22"/>
        </w:rPr>
        <w:t>.</w:t>
      </w:r>
    </w:p>
    <w:p w:rsidR="00874A41" w:rsidRPr="006D191D" w:rsidRDefault="008F4C46" w:rsidP="006A1DD0">
      <w:pPr>
        <w:ind w:left="1701"/>
        <w:jc w:val="both"/>
        <w:rPr>
          <w:i/>
          <w:sz w:val="22"/>
          <w:szCs w:val="22"/>
        </w:rPr>
      </w:pPr>
      <w:r w:rsidRPr="006A1DD0">
        <w:rPr>
          <w:i/>
          <w:szCs w:val="22"/>
        </w:rPr>
        <w:t xml:space="preserve">- Phân loại được </w:t>
      </w:r>
      <w:r w:rsidR="00874A41" w:rsidRPr="006A1DD0">
        <w:rPr>
          <w:i/>
          <w:szCs w:val="22"/>
        </w:rPr>
        <w:t>tính chất</w:t>
      </w:r>
      <w:r w:rsidRPr="006A1DD0">
        <w:rPr>
          <w:i/>
          <w:szCs w:val="22"/>
        </w:rPr>
        <w:t>,</w:t>
      </w:r>
      <w:r w:rsidR="00874A41" w:rsidRPr="006A1DD0">
        <w:rPr>
          <w:i/>
          <w:szCs w:val="22"/>
        </w:rPr>
        <w:t xml:space="preserve"> ký hiệ</w:t>
      </w:r>
      <w:r w:rsidR="00D30BFC" w:rsidRPr="006A1DD0">
        <w:rPr>
          <w:i/>
          <w:szCs w:val="22"/>
        </w:rPr>
        <w:t>u và phạm vi ứng dụng của một số nhóm hợp kim cứng</w:t>
      </w:r>
      <w:r w:rsidR="006A1DD0">
        <w:rPr>
          <w:i/>
          <w:szCs w:val="22"/>
        </w:rPr>
        <w:t>.</w:t>
      </w:r>
    </w:p>
    <w:p w:rsidR="005E5485" w:rsidRPr="006A1DD0" w:rsidRDefault="006A1DD0" w:rsidP="00A878F2">
      <w:pPr>
        <w:spacing w:before="120" w:after="120"/>
        <w:jc w:val="both"/>
        <w:rPr>
          <w:b/>
          <w:sz w:val="26"/>
        </w:rPr>
      </w:pPr>
      <w:r w:rsidRPr="006A1DD0">
        <w:rPr>
          <w:b/>
          <w:sz w:val="26"/>
        </w:rPr>
        <w:t xml:space="preserve">I. KHÁI NIỆM </w:t>
      </w:r>
    </w:p>
    <w:p w:rsidR="00874A41" w:rsidRPr="006A1DD0" w:rsidRDefault="00874A41" w:rsidP="00A878F2">
      <w:pPr>
        <w:spacing w:after="120"/>
        <w:ind w:firstLine="567"/>
        <w:jc w:val="both"/>
        <w:rPr>
          <w:b/>
          <w:i/>
          <w:sz w:val="26"/>
        </w:rPr>
      </w:pPr>
      <w:r w:rsidRPr="006A1DD0">
        <w:rPr>
          <w:b/>
          <w:i/>
          <w:sz w:val="26"/>
        </w:rPr>
        <w:t>1. Khái niệm</w:t>
      </w:r>
      <w:r w:rsidR="006A1DD0">
        <w:rPr>
          <w:b/>
          <w:i/>
          <w:sz w:val="26"/>
        </w:rPr>
        <w:t xml:space="preserve"> chung</w:t>
      </w:r>
    </w:p>
    <w:p w:rsidR="005E5485" w:rsidRPr="006A1DD0" w:rsidRDefault="00874A41" w:rsidP="00874A41">
      <w:pPr>
        <w:ind w:left="567" w:firstLine="567"/>
        <w:jc w:val="both"/>
        <w:rPr>
          <w:sz w:val="26"/>
        </w:rPr>
      </w:pPr>
      <w:r w:rsidRPr="006A1DD0">
        <w:rPr>
          <w:sz w:val="26"/>
        </w:rPr>
        <w:t xml:space="preserve">Hợp </w:t>
      </w:r>
      <w:r w:rsidR="005E5485" w:rsidRPr="006A1DD0">
        <w:rPr>
          <w:sz w:val="26"/>
        </w:rPr>
        <w:t>kim cứng là loại vật liệu gốm được chế tạo từ các kim loại bột, thà</w:t>
      </w:r>
      <w:r w:rsidR="009D51BB" w:rsidRPr="006A1DD0">
        <w:rPr>
          <w:sz w:val="26"/>
        </w:rPr>
        <w:t xml:space="preserve">nh phần của chúng là những </w:t>
      </w:r>
      <w:r w:rsidR="005E5485" w:rsidRPr="006A1DD0">
        <w:rPr>
          <w:sz w:val="26"/>
        </w:rPr>
        <w:t>ca</w:t>
      </w:r>
      <w:r w:rsidR="004E69D5" w:rsidRPr="006A1DD0">
        <w:rPr>
          <w:sz w:val="26"/>
        </w:rPr>
        <w:t>c</w:t>
      </w:r>
      <w:r w:rsidR="005E5485" w:rsidRPr="006A1DD0">
        <w:rPr>
          <w:sz w:val="26"/>
        </w:rPr>
        <w:t>bit (kim loại) như WC, TiC, TaC có độ cứng cao, khó nóng chảy và một lượng nhỏ Co làm chất kết dính.</w:t>
      </w:r>
    </w:p>
    <w:p w:rsidR="005E5485" w:rsidRPr="006A1DD0" w:rsidRDefault="00874A41" w:rsidP="00A878F2">
      <w:pPr>
        <w:spacing w:before="120" w:after="120"/>
        <w:ind w:firstLine="567"/>
        <w:jc w:val="both"/>
        <w:rPr>
          <w:b/>
          <w:i/>
          <w:sz w:val="26"/>
        </w:rPr>
      </w:pPr>
      <w:r w:rsidRPr="006A1DD0">
        <w:rPr>
          <w:b/>
          <w:i/>
          <w:sz w:val="26"/>
        </w:rPr>
        <w:t xml:space="preserve">2. </w:t>
      </w:r>
      <w:r w:rsidR="005E5485" w:rsidRPr="006A1DD0">
        <w:rPr>
          <w:b/>
          <w:i/>
          <w:sz w:val="26"/>
        </w:rPr>
        <w:t>Cách chế tạo hợp kim cứng</w:t>
      </w:r>
    </w:p>
    <w:p w:rsidR="005E5485" w:rsidRPr="006A1DD0" w:rsidRDefault="00A878F2" w:rsidP="00B435AC">
      <w:pPr>
        <w:spacing w:before="120"/>
        <w:ind w:left="567" w:firstLine="567"/>
        <w:jc w:val="both"/>
        <w:rPr>
          <w:sz w:val="26"/>
        </w:rPr>
      </w:pPr>
      <w:r w:rsidRPr="006A1DD0">
        <w:rPr>
          <w:sz w:val="26"/>
        </w:rPr>
        <w:t xml:space="preserve">- </w:t>
      </w:r>
      <w:r w:rsidR="005E5485" w:rsidRPr="006A1DD0">
        <w:rPr>
          <w:sz w:val="26"/>
        </w:rPr>
        <w:t xml:space="preserve">Chế tạo bột cacbit: dùng bột kim loại như W, Ti, Ta (nghiền và </w:t>
      </w:r>
      <w:r w:rsidR="00EF39D8" w:rsidRPr="006A1DD0">
        <w:rPr>
          <w:sz w:val="26"/>
        </w:rPr>
        <w:t xml:space="preserve">rây </w:t>
      </w:r>
      <w:r w:rsidR="005E5485" w:rsidRPr="006A1DD0">
        <w:rPr>
          <w:sz w:val="26"/>
        </w:rPr>
        <w:t xml:space="preserve">mịn) trộn với bồ hóng, nung nóng (trong lò điện trở môi trường </w:t>
      </w:r>
      <w:r w:rsidRPr="006A1DD0">
        <w:rPr>
          <w:sz w:val="26"/>
        </w:rPr>
        <w:t>h</w:t>
      </w:r>
      <w:r w:rsidR="006A1DD0">
        <w:rPr>
          <w:sz w:val="26"/>
        </w:rPr>
        <w:t>yđ</w:t>
      </w:r>
      <w:r w:rsidR="005E5485" w:rsidRPr="006A1DD0">
        <w:rPr>
          <w:sz w:val="26"/>
        </w:rPr>
        <w:t xml:space="preserve">ro) ở nhiệt độ </w:t>
      </w:r>
      <w:r w:rsidR="008E4FD4" w:rsidRPr="006A1DD0">
        <w:rPr>
          <w:sz w:val="26"/>
        </w:rPr>
        <w:t>(1350-</w:t>
      </w:r>
      <w:r w:rsidR="005E5485" w:rsidRPr="006A1DD0">
        <w:rPr>
          <w:sz w:val="26"/>
        </w:rPr>
        <w:t>1400</w:t>
      </w:r>
      <w:r w:rsidR="008E4FD4" w:rsidRPr="006A1DD0">
        <w:rPr>
          <w:sz w:val="26"/>
        </w:rPr>
        <w:t>)</w:t>
      </w:r>
      <w:r w:rsidR="005E5485" w:rsidRPr="006A1DD0">
        <w:rPr>
          <w:sz w:val="26"/>
          <w:vertAlign w:val="superscript"/>
        </w:rPr>
        <w:t>o</w:t>
      </w:r>
      <w:r w:rsidR="005E5485" w:rsidRPr="006A1DD0">
        <w:rPr>
          <w:sz w:val="26"/>
        </w:rPr>
        <w:t>C sẽ tạo ra bột cacbit.</w:t>
      </w:r>
    </w:p>
    <w:p w:rsidR="005E5485" w:rsidRPr="006A1DD0" w:rsidRDefault="00A878F2" w:rsidP="00B435AC">
      <w:pPr>
        <w:spacing w:before="120"/>
        <w:ind w:left="567" w:firstLine="567"/>
        <w:jc w:val="both"/>
        <w:rPr>
          <w:sz w:val="26"/>
        </w:rPr>
      </w:pPr>
      <w:r w:rsidRPr="006A1DD0">
        <w:rPr>
          <w:sz w:val="26"/>
        </w:rPr>
        <w:t xml:space="preserve">- </w:t>
      </w:r>
      <w:r w:rsidR="005E5485" w:rsidRPr="006A1DD0">
        <w:rPr>
          <w:sz w:val="26"/>
        </w:rPr>
        <w:t>Trộn bột cacbit</w:t>
      </w:r>
      <w:r w:rsidR="008E4FD4" w:rsidRPr="006A1DD0">
        <w:rPr>
          <w:sz w:val="26"/>
        </w:rPr>
        <w:t xml:space="preserve"> với Co theo tỷ lệ (6-</w:t>
      </w:r>
      <w:r w:rsidR="005E5485" w:rsidRPr="006A1DD0">
        <w:rPr>
          <w:sz w:val="26"/>
        </w:rPr>
        <w:t>8</w:t>
      </w:r>
      <w:r w:rsidR="008E4FD4" w:rsidRPr="006A1DD0">
        <w:rPr>
          <w:sz w:val="26"/>
        </w:rPr>
        <w:t>)%</w:t>
      </w:r>
      <w:r w:rsidR="005E5485" w:rsidRPr="006A1DD0">
        <w:rPr>
          <w:sz w:val="26"/>
        </w:rPr>
        <w:t xml:space="preserve"> cho thật đều rồi đem hỗn hợp này </w:t>
      </w:r>
      <w:r w:rsidR="00033050" w:rsidRPr="00033050">
        <w:rPr>
          <w:sz w:val="26"/>
        </w:rPr>
        <w:t>tạo hình bằng cách ép</w:t>
      </w:r>
      <w:r w:rsidR="00033050">
        <w:rPr>
          <w:sz w:val="26"/>
        </w:rPr>
        <w:t xml:space="preserve"> hoặc</w:t>
      </w:r>
      <w:r w:rsidR="00033050" w:rsidRPr="00033050">
        <w:rPr>
          <w:sz w:val="26"/>
        </w:rPr>
        <w:t xml:space="preserve"> nén với áp suất 100 - 1000MPa, tùy theo yêu cầu về khối lượng riêng</w:t>
      </w:r>
      <w:r w:rsidR="00033050">
        <w:rPr>
          <w:sz w:val="26"/>
        </w:rPr>
        <w:t>, để tạo</w:t>
      </w:r>
      <w:r w:rsidR="00033050" w:rsidRPr="00033050">
        <w:rPr>
          <w:sz w:val="26"/>
        </w:rPr>
        <w:t xml:space="preserve"> </w:t>
      </w:r>
      <w:r w:rsidR="00033050" w:rsidRPr="006A1DD0">
        <w:rPr>
          <w:sz w:val="26"/>
        </w:rPr>
        <w:t>thành miếng sản phẩm</w:t>
      </w:r>
      <w:r w:rsidR="00033050">
        <w:rPr>
          <w:sz w:val="26"/>
        </w:rPr>
        <w:t>.</w:t>
      </w:r>
    </w:p>
    <w:p w:rsidR="005E5485" w:rsidRPr="006A1DD0" w:rsidRDefault="00A878F2" w:rsidP="00B435AC">
      <w:pPr>
        <w:spacing w:before="120"/>
        <w:ind w:left="567" w:firstLine="567"/>
        <w:jc w:val="both"/>
        <w:rPr>
          <w:sz w:val="26"/>
        </w:rPr>
      </w:pPr>
      <w:r w:rsidRPr="006A1DD0">
        <w:rPr>
          <w:sz w:val="26"/>
        </w:rPr>
        <w:t xml:space="preserve">- </w:t>
      </w:r>
      <w:r w:rsidR="005E5485" w:rsidRPr="006A1DD0">
        <w:rPr>
          <w:sz w:val="26"/>
        </w:rPr>
        <w:t>Đem các miếng đã đượ</w:t>
      </w:r>
      <w:r w:rsidR="008E4FD4" w:rsidRPr="006A1DD0">
        <w:rPr>
          <w:sz w:val="26"/>
        </w:rPr>
        <w:t>c ép này nung ở nhiệt độ (1400-</w:t>
      </w:r>
      <w:r w:rsidR="005E5485" w:rsidRPr="006A1DD0">
        <w:rPr>
          <w:sz w:val="26"/>
        </w:rPr>
        <w:t>1500</w:t>
      </w:r>
      <w:r w:rsidR="008E4FD4" w:rsidRPr="006A1DD0">
        <w:rPr>
          <w:sz w:val="26"/>
        </w:rPr>
        <w:t>)</w:t>
      </w:r>
      <w:r w:rsidR="005E5485" w:rsidRPr="006A1DD0">
        <w:rPr>
          <w:sz w:val="26"/>
          <w:vertAlign w:val="superscript"/>
        </w:rPr>
        <w:t>o</w:t>
      </w:r>
      <w:r w:rsidR="005E5485" w:rsidRPr="006A1DD0">
        <w:rPr>
          <w:sz w:val="26"/>
        </w:rPr>
        <w:t>C để Co biến mềm, chảy và kết dính chặt các hạt ca</w:t>
      </w:r>
      <w:r w:rsidR="004E69D5" w:rsidRPr="006A1DD0">
        <w:rPr>
          <w:sz w:val="26"/>
        </w:rPr>
        <w:t>c</w:t>
      </w:r>
      <w:r w:rsidR="005E5485" w:rsidRPr="006A1DD0">
        <w:rPr>
          <w:sz w:val="26"/>
        </w:rPr>
        <w:t>bit với nhau ta thu được hợp kim cứng.</w:t>
      </w:r>
    </w:p>
    <w:p w:rsidR="005E5485" w:rsidRPr="006A1DD0" w:rsidRDefault="00874A41" w:rsidP="00B435AC">
      <w:pPr>
        <w:spacing w:before="120" w:after="120"/>
        <w:ind w:firstLine="567"/>
        <w:jc w:val="both"/>
        <w:rPr>
          <w:b/>
          <w:i/>
          <w:sz w:val="26"/>
        </w:rPr>
      </w:pPr>
      <w:r w:rsidRPr="006A1DD0">
        <w:rPr>
          <w:b/>
          <w:i/>
          <w:sz w:val="26"/>
        </w:rPr>
        <w:t>3. Tính chất</w:t>
      </w:r>
    </w:p>
    <w:p w:rsidR="005E5485" w:rsidRPr="006A1DD0" w:rsidRDefault="00A878F2" w:rsidP="00B435AC">
      <w:pPr>
        <w:spacing w:before="120"/>
        <w:ind w:left="567" w:firstLine="567"/>
        <w:jc w:val="both"/>
        <w:rPr>
          <w:sz w:val="26"/>
        </w:rPr>
      </w:pPr>
      <w:r w:rsidRPr="006A1DD0">
        <w:rPr>
          <w:sz w:val="26"/>
        </w:rPr>
        <w:t xml:space="preserve">- </w:t>
      </w:r>
      <w:r w:rsidR="008E4FD4" w:rsidRPr="006A1DD0">
        <w:rPr>
          <w:sz w:val="26"/>
        </w:rPr>
        <w:t xml:space="preserve">Hợp kim cứng có </w:t>
      </w:r>
      <w:r w:rsidR="005E5485" w:rsidRPr="006A1DD0">
        <w:rPr>
          <w:sz w:val="26"/>
        </w:rPr>
        <w:t xml:space="preserve">độ cứng </w:t>
      </w:r>
      <w:r w:rsidR="009779B0" w:rsidRPr="006A1DD0">
        <w:rPr>
          <w:sz w:val="26"/>
        </w:rPr>
        <w:t>cao (70-</w:t>
      </w:r>
      <w:r w:rsidR="005E5485" w:rsidRPr="006A1DD0">
        <w:rPr>
          <w:sz w:val="26"/>
        </w:rPr>
        <w:t>75</w:t>
      </w:r>
      <w:r w:rsidR="009779B0" w:rsidRPr="006A1DD0">
        <w:rPr>
          <w:sz w:val="26"/>
        </w:rPr>
        <w:t>)HRC so với thép gió (60-</w:t>
      </w:r>
      <w:r w:rsidR="005E5485" w:rsidRPr="006A1DD0">
        <w:rPr>
          <w:sz w:val="26"/>
        </w:rPr>
        <w:t>65</w:t>
      </w:r>
      <w:r w:rsidR="009779B0" w:rsidRPr="006A1DD0">
        <w:rPr>
          <w:sz w:val="26"/>
        </w:rPr>
        <w:t>)HRC.</w:t>
      </w:r>
    </w:p>
    <w:p w:rsidR="005E5485" w:rsidRPr="006A1DD0" w:rsidRDefault="00AD57D1" w:rsidP="00B435AC">
      <w:pPr>
        <w:spacing w:before="120"/>
        <w:ind w:left="567" w:firstLine="567"/>
        <w:jc w:val="both"/>
        <w:rPr>
          <w:sz w:val="26"/>
        </w:rPr>
      </w:pPr>
      <w:r w:rsidRPr="006A1DD0">
        <w:rPr>
          <w:sz w:val="26"/>
        </w:rPr>
        <w:t xml:space="preserve">- </w:t>
      </w:r>
      <w:r w:rsidR="005E5485" w:rsidRPr="006A1DD0">
        <w:rPr>
          <w:sz w:val="26"/>
        </w:rPr>
        <w:t>Có tính chống mài mòn</w:t>
      </w:r>
      <w:r w:rsidR="009779B0" w:rsidRPr="006A1DD0">
        <w:rPr>
          <w:sz w:val="26"/>
        </w:rPr>
        <w:t xml:space="preserve"> cao, tính chịu nóng cao (800-</w:t>
      </w:r>
      <w:r w:rsidR="005E5485" w:rsidRPr="006A1DD0">
        <w:rPr>
          <w:sz w:val="26"/>
        </w:rPr>
        <w:t>1000</w:t>
      </w:r>
      <w:r w:rsidR="009779B0" w:rsidRPr="006A1DD0">
        <w:rPr>
          <w:sz w:val="26"/>
        </w:rPr>
        <w:t>)</w:t>
      </w:r>
      <w:r w:rsidR="005E5485" w:rsidRPr="006A1DD0">
        <w:rPr>
          <w:sz w:val="26"/>
          <w:vertAlign w:val="superscript"/>
        </w:rPr>
        <w:t>o</w:t>
      </w:r>
      <w:r w:rsidR="009779B0" w:rsidRPr="006A1DD0">
        <w:rPr>
          <w:sz w:val="26"/>
        </w:rPr>
        <w:t>C</w:t>
      </w:r>
      <w:r w:rsidRPr="006A1DD0">
        <w:rPr>
          <w:sz w:val="26"/>
        </w:rPr>
        <w:t>;</w:t>
      </w:r>
      <w:r w:rsidR="002C5478" w:rsidRPr="006A1DD0">
        <w:rPr>
          <w:sz w:val="26"/>
        </w:rPr>
        <w:t xml:space="preserve"> tốc độ cắt (100-</w:t>
      </w:r>
      <w:r w:rsidR="009779B0" w:rsidRPr="006A1DD0">
        <w:rPr>
          <w:sz w:val="26"/>
        </w:rPr>
        <w:t>200)</w:t>
      </w:r>
      <w:r w:rsidR="005E5485" w:rsidRPr="006A1DD0">
        <w:rPr>
          <w:sz w:val="26"/>
        </w:rPr>
        <w:t>m/phút.</w:t>
      </w:r>
    </w:p>
    <w:p w:rsidR="005E5485" w:rsidRPr="006A1DD0" w:rsidRDefault="00A878F2" w:rsidP="00B435AC">
      <w:pPr>
        <w:spacing w:before="120"/>
        <w:ind w:left="567" w:firstLine="567"/>
        <w:jc w:val="both"/>
        <w:rPr>
          <w:sz w:val="26"/>
        </w:rPr>
      </w:pPr>
      <w:r w:rsidRPr="006A1DD0">
        <w:rPr>
          <w:sz w:val="26"/>
        </w:rPr>
        <w:t xml:space="preserve">- </w:t>
      </w:r>
      <w:r w:rsidR="005E5485" w:rsidRPr="006A1DD0">
        <w:rPr>
          <w:sz w:val="26"/>
        </w:rPr>
        <w:t>Dòn</w:t>
      </w:r>
      <w:r w:rsidR="00AD57D1" w:rsidRPr="006A1DD0">
        <w:rPr>
          <w:sz w:val="26"/>
        </w:rPr>
        <w:t>,</w:t>
      </w:r>
      <w:r w:rsidR="005E5485" w:rsidRPr="006A1DD0">
        <w:rPr>
          <w:sz w:val="26"/>
        </w:rPr>
        <w:t xml:space="preserve"> dễ gãy vỡ khi gặp phải </w:t>
      </w:r>
      <w:r w:rsidR="00EF39D8" w:rsidRPr="006A1DD0">
        <w:rPr>
          <w:sz w:val="26"/>
        </w:rPr>
        <w:t xml:space="preserve">tải </w:t>
      </w:r>
      <w:r w:rsidR="005E5485" w:rsidRPr="006A1DD0">
        <w:rPr>
          <w:sz w:val="26"/>
        </w:rPr>
        <w:t>trọng va đập.</w:t>
      </w:r>
    </w:p>
    <w:p w:rsidR="005E5485" w:rsidRPr="006A1DD0" w:rsidRDefault="00A878F2" w:rsidP="00B435AC">
      <w:pPr>
        <w:spacing w:before="120"/>
        <w:ind w:left="567" w:firstLine="567"/>
        <w:jc w:val="both"/>
        <w:rPr>
          <w:sz w:val="26"/>
        </w:rPr>
      </w:pPr>
      <w:r w:rsidRPr="006A1DD0">
        <w:rPr>
          <w:sz w:val="26"/>
        </w:rPr>
        <w:t xml:space="preserve">- </w:t>
      </w:r>
      <w:r w:rsidR="005E5485" w:rsidRPr="006A1DD0">
        <w:rPr>
          <w:sz w:val="26"/>
        </w:rPr>
        <w:t>Nhiều Coban (Co) độ cứng sẽ giảm</w:t>
      </w:r>
      <w:r w:rsidR="00AD57D1" w:rsidRPr="006A1DD0">
        <w:rPr>
          <w:sz w:val="26"/>
        </w:rPr>
        <w:t>,</w:t>
      </w:r>
      <w:r w:rsidR="005E5485" w:rsidRPr="006A1DD0">
        <w:rPr>
          <w:sz w:val="26"/>
        </w:rPr>
        <w:t xml:space="preserve"> độ dẻo dai sẽ tăng lên.</w:t>
      </w:r>
    </w:p>
    <w:p w:rsidR="005E5485" w:rsidRPr="006A1DD0" w:rsidRDefault="00E83D51" w:rsidP="00B435AC">
      <w:pPr>
        <w:spacing w:before="120" w:after="120"/>
        <w:ind w:firstLine="567"/>
        <w:jc w:val="both"/>
        <w:rPr>
          <w:b/>
          <w:i/>
          <w:sz w:val="26"/>
        </w:rPr>
      </w:pPr>
      <w:r w:rsidRPr="006A1DD0">
        <w:rPr>
          <w:b/>
          <w:i/>
          <w:sz w:val="26"/>
        </w:rPr>
        <w:t xml:space="preserve">4. </w:t>
      </w:r>
      <w:r w:rsidR="00FF0700" w:rsidRPr="006A1DD0">
        <w:rPr>
          <w:b/>
          <w:i/>
          <w:sz w:val="26"/>
        </w:rPr>
        <w:t>Phạm vi ứng dụng</w:t>
      </w:r>
    </w:p>
    <w:p w:rsidR="005E5485" w:rsidRPr="006A1DD0" w:rsidRDefault="005E5485" w:rsidP="00B435AC">
      <w:pPr>
        <w:spacing w:before="120"/>
        <w:ind w:left="567" w:firstLine="567"/>
        <w:jc w:val="both"/>
        <w:rPr>
          <w:sz w:val="26"/>
        </w:rPr>
      </w:pPr>
      <w:r w:rsidRPr="006A1DD0">
        <w:rPr>
          <w:sz w:val="26"/>
        </w:rPr>
        <w:t xml:space="preserve">Dùng làm mũi dao cắt gọt kim loại bằng cách hàn hoặc gắn kẹp vào </w:t>
      </w:r>
      <w:r w:rsidR="002C5478" w:rsidRPr="006A1DD0">
        <w:rPr>
          <w:sz w:val="26"/>
        </w:rPr>
        <w:t>t</w:t>
      </w:r>
      <w:r w:rsidR="00F226D2" w:rsidRPr="006A1DD0">
        <w:rPr>
          <w:sz w:val="26"/>
        </w:rPr>
        <w:t>h</w:t>
      </w:r>
      <w:r w:rsidR="002C5478" w:rsidRPr="006A1DD0">
        <w:rPr>
          <w:sz w:val="26"/>
        </w:rPr>
        <w:t>â</w:t>
      </w:r>
      <w:r w:rsidR="00F226D2" w:rsidRPr="006A1DD0">
        <w:rPr>
          <w:sz w:val="26"/>
        </w:rPr>
        <w:t>n</w:t>
      </w:r>
      <w:r w:rsidRPr="006A1DD0">
        <w:rPr>
          <w:sz w:val="26"/>
        </w:rPr>
        <w:t xml:space="preserve"> dao làm bằng thép cacbon kết cấu C45.</w:t>
      </w:r>
    </w:p>
    <w:p w:rsidR="005E5485" w:rsidRPr="006A1DD0" w:rsidRDefault="005E5485" w:rsidP="00B435AC">
      <w:pPr>
        <w:spacing w:before="120"/>
        <w:ind w:left="567" w:firstLine="567"/>
        <w:jc w:val="both"/>
        <w:rPr>
          <w:sz w:val="26"/>
        </w:rPr>
      </w:pPr>
      <w:r w:rsidRPr="006A1DD0">
        <w:rPr>
          <w:sz w:val="26"/>
        </w:rPr>
        <w:t>Dùng làm khuô</w:t>
      </w:r>
      <w:r w:rsidR="009779B0" w:rsidRPr="006A1DD0">
        <w:rPr>
          <w:sz w:val="26"/>
        </w:rPr>
        <w:t>n kéo sợi, khuôn đột, khuôn dập</w:t>
      </w:r>
      <w:r w:rsidR="00116927" w:rsidRPr="006A1DD0">
        <w:rPr>
          <w:sz w:val="26"/>
        </w:rPr>
        <w:t xml:space="preserve"> </w:t>
      </w:r>
      <w:r w:rsidR="002C5478" w:rsidRPr="006A1DD0">
        <w:rPr>
          <w:sz w:val="26"/>
        </w:rPr>
        <w:t>v.v…</w:t>
      </w:r>
    </w:p>
    <w:p w:rsidR="005E5485" w:rsidRPr="006A1DD0" w:rsidRDefault="006A1DD0" w:rsidP="00034974">
      <w:pPr>
        <w:spacing w:before="120" w:after="120"/>
        <w:jc w:val="both"/>
        <w:rPr>
          <w:b/>
          <w:sz w:val="26"/>
        </w:rPr>
      </w:pPr>
      <w:r w:rsidRPr="006A1DD0">
        <w:rPr>
          <w:b/>
          <w:sz w:val="26"/>
        </w:rPr>
        <w:t xml:space="preserve">II. PHÂN LOẠI </w:t>
      </w:r>
    </w:p>
    <w:p w:rsidR="005E5485" w:rsidRPr="006A1DD0" w:rsidRDefault="00E83D51" w:rsidP="00B435AC">
      <w:pPr>
        <w:spacing w:before="120" w:after="120"/>
        <w:ind w:firstLine="567"/>
        <w:jc w:val="both"/>
        <w:rPr>
          <w:b/>
          <w:i/>
          <w:sz w:val="26"/>
        </w:rPr>
      </w:pPr>
      <w:r w:rsidRPr="006A1DD0">
        <w:rPr>
          <w:b/>
          <w:i/>
          <w:sz w:val="26"/>
        </w:rPr>
        <w:t xml:space="preserve">1. </w:t>
      </w:r>
      <w:r w:rsidR="005E5485" w:rsidRPr="006A1DD0">
        <w:rPr>
          <w:b/>
          <w:i/>
          <w:sz w:val="26"/>
        </w:rPr>
        <w:t xml:space="preserve">Nhóm </w:t>
      </w:r>
      <w:r w:rsidR="00F32419" w:rsidRPr="006A1DD0">
        <w:rPr>
          <w:b/>
          <w:i/>
          <w:sz w:val="26"/>
        </w:rPr>
        <w:t>một</w:t>
      </w:r>
      <w:r w:rsidR="005E5485" w:rsidRPr="006A1DD0">
        <w:rPr>
          <w:b/>
          <w:i/>
          <w:sz w:val="26"/>
        </w:rPr>
        <w:t xml:space="preserve"> </w:t>
      </w:r>
      <w:r w:rsidR="00B35588" w:rsidRPr="006A1DD0">
        <w:rPr>
          <w:b/>
          <w:i/>
          <w:sz w:val="26"/>
        </w:rPr>
        <w:t>c</w:t>
      </w:r>
      <w:r w:rsidR="005E5485" w:rsidRPr="006A1DD0">
        <w:rPr>
          <w:b/>
          <w:i/>
          <w:sz w:val="26"/>
        </w:rPr>
        <w:t>a</w:t>
      </w:r>
      <w:r w:rsidR="004E69D5" w:rsidRPr="006A1DD0">
        <w:rPr>
          <w:b/>
          <w:i/>
          <w:sz w:val="26"/>
        </w:rPr>
        <w:t>c</w:t>
      </w:r>
      <w:r w:rsidR="005E5485" w:rsidRPr="006A1DD0">
        <w:rPr>
          <w:b/>
          <w:i/>
          <w:sz w:val="26"/>
        </w:rPr>
        <w:t>bit</w:t>
      </w:r>
    </w:p>
    <w:p w:rsidR="005E5485" w:rsidRPr="006A1DD0" w:rsidRDefault="00E51BE5" w:rsidP="006A1DD0">
      <w:pPr>
        <w:spacing w:before="120"/>
        <w:ind w:left="567" w:firstLine="567"/>
        <w:jc w:val="both"/>
        <w:rPr>
          <w:sz w:val="26"/>
        </w:rPr>
      </w:pPr>
      <w:r w:rsidRPr="006A1DD0">
        <w:rPr>
          <w:sz w:val="26"/>
        </w:rPr>
        <w:t xml:space="preserve">- </w:t>
      </w:r>
      <w:r w:rsidR="00AE570B" w:rsidRPr="006A1DD0">
        <w:rPr>
          <w:sz w:val="26"/>
        </w:rPr>
        <w:t xml:space="preserve">Chỉ có WC và Co (Nga ký hiệu là BK </w:t>
      </w:r>
      <w:r w:rsidR="00B22090" w:rsidRPr="006A1DD0">
        <w:rPr>
          <w:sz w:val="26"/>
        </w:rPr>
        <w:t xml:space="preserve">… _ </w:t>
      </w:r>
      <w:r w:rsidR="005E5485" w:rsidRPr="006A1DD0">
        <w:rPr>
          <w:sz w:val="26"/>
        </w:rPr>
        <w:t>B là Vonfram, K là Coban, chữ số kế tiếp chỉ phần trăm Co).</w:t>
      </w:r>
    </w:p>
    <w:p w:rsidR="007D2165" w:rsidRPr="006A1DD0" w:rsidRDefault="00E51BE5" w:rsidP="006A1DD0">
      <w:pPr>
        <w:spacing w:before="120"/>
        <w:ind w:left="567" w:firstLine="567"/>
        <w:jc w:val="both"/>
        <w:rPr>
          <w:sz w:val="26"/>
        </w:rPr>
      </w:pPr>
      <w:r w:rsidRPr="006A1DD0">
        <w:rPr>
          <w:sz w:val="26"/>
        </w:rPr>
        <w:t xml:space="preserve">- </w:t>
      </w:r>
      <w:r w:rsidR="005E5485" w:rsidRPr="006A1DD0">
        <w:rPr>
          <w:sz w:val="26"/>
        </w:rPr>
        <w:t>Một số loại hợp kim cứng thuộc nhóm này có ký hiệu: BK2, BK3, BK4, BK6, BK8, BK10, BK15, BK20.</w:t>
      </w:r>
      <w:r w:rsidR="007D2165" w:rsidRPr="006A1DD0">
        <w:rPr>
          <w:sz w:val="26"/>
        </w:rPr>
        <w:t xml:space="preserve"> </w:t>
      </w:r>
      <w:r w:rsidR="005E5485" w:rsidRPr="006A1DD0">
        <w:rPr>
          <w:sz w:val="26"/>
        </w:rPr>
        <w:t>Chịu nóng đến nhiệt độ 800</w:t>
      </w:r>
      <w:r w:rsidR="005E5485" w:rsidRPr="006A1DD0">
        <w:rPr>
          <w:sz w:val="26"/>
          <w:vertAlign w:val="superscript"/>
        </w:rPr>
        <w:t>o</w:t>
      </w:r>
      <w:r w:rsidR="007D2165" w:rsidRPr="006A1DD0">
        <w:rPr>
          <w:sz w:val="26"/>
        </w:rPr>
        <w:t xml:space="preserve">C </w:t>
      </w:r>
    </w:p>
    <w:p w:rsidR="007D2165" w:rsidRPr="006A1DD0" w:rsidRDefault="007D2165" w:rsidP="006A1DD0">
      <w:pPr>
        <w:spacing w:before="120"/>
        <w:ind w:left="1560"/>
        <w:jc w:val="both"/>
        <w:rPr>
          <w:sz w:val="26"/>
        </w:rPr>
      </w:pPr>
      <w:r w:rsidRPr="006A1DD0">
        <w:rPr>
          <w:sz w:val="26"/>
        </w:rPr>
        <w:t xml:space="preserve">+ BK2; </w:t>
      </w:r>
      <w:r w:rsidR="005E5485" w:rsidRPr="006A1DD0">
        <w:rPr>
          <w:sz w:val="26"/>
        </w:rPr>
        <w:t>BK8 dùng để cắt ph</w:t>
      </w:r>
      <w:r w:rsidR="006A1DD0">
        <w:rPr>
          <w:sz w:val="26"/>
        </w:rPr>
        <w:t>ôi có phôi vụn như gang gốm sứ.</w:t>
      </w:r>
    </w:p>
    <w:p w:rsidR="007D2165" w:rsidRPr="006A1DD0" w:rsidRDefault="007D2165" w:rsidP="006A1DD0">
      <w:pPr>
        <w:spacing w:before="120"/>
        <w:ind w:left="1560"/>
        <w:jc w:val="both"/>
        <w:rPr>
          <w:sz w:val="26"/>
        </w:rPr>
      </w:pPr>
      <w:r w:rsidRPr="006A1DD0">
        <w:rPr>
          <w:sz w:val="26"/>
        </w:rPr>
        <w:t xml:space="preserve">+ BK10; </w:t>
      </w:r>
      <w:r w:rsidR="005E5485" w:rsidRPr="006A1DD0">
        <w:rPr>
          <w:sz w:val="26"/>
        </w:rPr>
        <w:t>BK15 làm khuôn kéo</w:t>
      </w:r>
      <w:r w:rsidR="006A1DD0">
        <w:rPr>
          <w:sz w:val="26"/>
        </w:rPr>
        <w:t xml:space="preserve"> sợi.</w:t>
      </w:r>
    </w:p>
    <w:p w:rsidR="005E5485" w:rsidRPr="006A1DD0" w:rsidRDefault="007D2165" w:rsidP="006A1DD0">
      <w:pPr>
        <w:spacing w:before="120"/>
        <w:ind w:left="1560"/>
        <w:jc w:val="both"/>
        <w:rPr>
          <w:sz w:val="26"/>
        </w:rPr>
      </w:pPr>
      <w:r w:rsidRPr="006A1DD0">
        <w:rPr>
          <w:sz w:val="26"/>
        </w:rPr>
        <w:lastRenderedPageBreak/>
        <w:t xml:space="preserve">+ BK20; </w:t>
      </w:r>
      <w:r w:rsidR="005E5485" w:rsidRPr="006A1DD0">
        <w:rPr>
          <w:sz w:val="26"/>
        </w:rPr>
        <w:t>BK25 làm khuôn dập.</w:t>
      </w:r>
    </w:p>
    <w:p w:rsidR="005E5485" w:rsidRPr="006A1DD0" w:rsidRDefault="00E83D51" w:rsidP="00B435AC">
      <w:pPr>
        <w:spacing w:before="120" w:after="120"/>
        <w:ind w:firstLine="567"/>
        <w:jc w:val="both"/>
        <w:rPr>
          <w:b/>
          <w:i/>
          <w:sz w:val="26"/>
        </w:rPr>
      </w:pPr>
      <w:r w:rsidRPr="006A1DD0">
        <w:rPr>
          <w:b/>
          <w:i/>
          <w:sz w:val="26"/>
        </w:rPr>
        <w:t xml:space="preserve">2. </w:t>
      </w:r>
      <w:r w:rsidR="005E5485" w:rsidRPr="006A1DD0">
        <w:rPr>
          <w:b/>
          <w:i/>
          <w:sz w:val="26"/>
        </w:rPr>
        <w:t xml:space="preserve">Nhóm </w:t>
      </w:r>
      <w:r w:rsidR="00F32419" w:rsidRPr="006A1DD0">
        <w:rPr>
          <w:b/>
          <w:i/>
          <w:sz w:val="26"/>
        </w:rPr>
        <w:t xml:space="preserve">hai </w:t>
      </w:r>
      <w:r w:rsidR="00E51BE5" w:rsidRPr="006A1DD0">
        <w:rPr>
          <w:b/>
          <w:i/>
          <w:sz w:val="26"/>
        </w:rPr>
        <w:t>c</w:t>
      </w:r>
      <w:r w:rsidR="005E5485" w:rsidRPr="006A1DD0">
        <w:rPr>
          <w:b/>
          <w:i/>
          <w:sz w:val="26"/>
        </w:rPr>
        <w:t>a</w:t>
      </w:r>
      <w:r w:rsidR="004E69D5" w:rsidRPr="006A1DD0">
        <w:rPr>
          <w:b/>
          <w:i/>
          <w:sz w:val="26"/>
        </w:rPr>
        <w:t>c</w:t>
      </w:r>
      <w:r w:rsidR="005E5485" w:rsidRPr="006A1DD0">
        <w:rPr>
          <w:b/>
          <w:i/>
          <w:sz w:val="26"/>
        </w:rPr>
        <w:t>bit</w:t>
      </w:r>
    </w:p>
    <w:p w:rsidR="005E5485" w:rsidRPr="006A1DD0" w:rsidRDefault="00F226D2" w:rsidP="006A1DD0">
      <w:pPr>
        <w:spacing w:before="120"/>
        <w:ind w:left="1134"/>
        <w:jc w:val="both"/>
        <w:rPr>
          <w:sz w:val="26"/>
        </w:rPr>
      </w:pPr>
      <w:r w:rsidRPr="006A1DD0">
        <w:rPr>
          <w:sz w:val="26"/>
        </w:rPr>
        <w:t xml:space="preserve">- </w:t>
      </w:r>
      <w:r w:rsidR="00656E8A" w:rsidRPr="006A1DD0">
        <w:rPr>
          <w:sz w:val="26"/>
        </w:rPr>
        <w:t>Gồm có WC, TiC và Co (</w:t>
      </w:r>
      <w:r w:rsidR="00E51BE5" w:rsidRPr="006A1DD0">
        <w:rPr>
          <w:sz w:val="26"/>
        </w:rPr>
        <w:t>Nga</w:t>
      </w:r>
      <w:r w:rsidR="005E5485" w:rsidRPr="006A1DD0">
        <w:rPr>
          <w:sz w:val="26"/>
        </w:rPr>
        <w:t xml:space="preserve"> ký hiệu là T…K…</w:t>
      </w:r>
      <w:r w:rsidR="00656E8A" w:rsidRPr="006A1DD0">
        <w:rPr>
          <w:sz w:val="26"/>
        </w:rPr>
        <w:t>)</w:t>
      </w:r>
    </w:p>
    <w:p w:rsidR="005E5485" w:rsidRPr="006A1DD0" w:rsidRDefault="005E5485" w:rsidP="006A1DD0">
      <w:pPr>
        <w:spacing w:before="120"/>
        <w:ind w:left="1701" w:hanging="141"/>
        <w:jc w:val="both"/>
        <w:rPr>
          <w:sz w:val="26"/>
        </w:rPr>
      </w:pPr>
      <w:r w:rsidRPr="006A1DD0">
        <w:rPr>
          <w:sz w:val="26"/>
        </w:rPr>
        <w:t>T là Titan, K là Co.</w:t>
      </w:r>
    </w:p>
    <w:p w:rsidR="005E5485" w:rsidRPr="006A1DD0" w:rsidRDefault="005E5485" w:rsidP="006A1DD0">
      <w:pPr>
        <w:spacing w:before="120"/>
        <w:ind w:left="1701" w:hanging="141"/>
        <w:jc w:val="both"/>
        <w:rPr>
          <w:sz w:val="26"/>
        </w:rPr>
      </w:pPr>
      <w:r w:rsidRPr="006A1DD0">
        <w:rPr>
          <w:sz w:val="26"/>
        </w:rPr>
        <w:t xml:space="preserve">Các chữ số sau T chỉ </w:t>
      </w:r>
      <w:r w:rsidR="00FB7970" w:rsidRPr="006A1DD0">
        <w:rPr>
          <w:sz w:val="26"/>
        </w:rPr>
        <w:t>%Titan, các chữ số sau K chỉ %</w:t>
      </w:r>
      <w:r w:rsidRPr="006A1DD0">
        <w:rPr>
          <w:sz w:val="26"/>
        </w:rPr>
        <w:t>Co.</w:t>
      </w:r>
    </w:p>
    <w:p w:rsidR="004A1317" w:rsidRPr="006A1DD0" w:rsidRDefault="00E51BE5" w:rsidP="006A1DD0">
      <w:pPr>
        <w:spacing w:before="120"/>
        <w:ind w:left="1560"/>
        <w:jc w:val="both"/>
        <w:rPr>
          <w:sz w:val="26"/>
        </w:rPr>
      </w:pPr>
      <w:r w:rsidRPr="006A1DD0">
        <w:rPr>
          <w:sz w:val="26"/>
        </w:rPr>
        <w:t xml:space="preserve">Ví dụ: </w:t>
      </w:r>
      <w:r w:rsidR="00FB7970" w:rsidRPr="006A1DD0">
        <w:rPr>
          <w:sz w:val="26"/>
        </w:rPr>
        <w:t>T30</w:t>
      </w:r>
      <w:r w:rsidR="005E5485" w:rsidRPr="006A1DD0">
        <w:rPr>
          <w:sz w:val="26"/>
        </w:rPr>
        <w:t xml:space="preserve">K4 là hợp kim cứng thuộc nhóm </w:t>
      </w:r>
      <w:r w:rsidR="00116927" w:rsidRPr="006A1DD0">
        <w:rPr>
          <w:sz w:val="26"/>
        </w:rPr>
        <w:t>hai</w:t>
      </w:r>
      <w:r w:rsidR="005E5485" w:rsidRPr="006A1DD0">
        <w:rPr>
          <w:sz w:val="26"/>
        </w:rPr>
        <w:t xml:space="preserve"> </w:t>
      </w:r>
      <w:r w:rsidR="00F226D2" w:rsidRPr="006A1DD0">
        <w:rPr>
          <w:sz w:val="26"/>
        </w:rPr>
        <w:t>c</w:t>
      </w:r>
      <w:r w:rsidR="005E5485" w:rsidRPr="006A1DD0">
        <w:rPr>
          <w:sz w:val="26"/>
        </w:rPr>
        <w:t>a</w:t>
      </w:r>
      <w:r w:rsidR="004E69D5" w:rsidRPr="006A1DD0">
        <w:rPr>
          <w:sz w:val="26"/>
        </w:rPr>
        <w:t>c</w:t>
      </w:r>
      <w:r w:rsidR="005E5485" w:rsidRPr="006A1DD0">
        <w:rPr>
          <w:sz w:val="26"/>
        </w:rPr>
        <w:t>bit chứa 30% Ca</w:t>
      </w:r>
      <w:r w:rsidR="004E69D5" w:rsidRPr="006A1DD0">
        <w:rPr>
          <w:sz w:val="26"/>
        </w:rPr>
        <w:t>c</w:t>
      </w:r>
      <w:r w:rsidR="006A1DD0">
        <w:rPr>
          <w:sz w:val="26"/>
        </w:rPr>
        <w:t xml:space="preserve">bit </w:t>
      </w:r>
      <w:r w:rsidR="005E5485" w:rsidRPr="006A1DD0">
        <w:rPr>
          <w:sz w:val="26"/>
        </w:rPr>
        <w:t>Titan</w:t>
      </w:r>
      <w:r w:rsidR="008F4337" w:rsidRPr="006A1DD0">
        <w:rPr>
          <w:sz w:val="26"/>
        </w:rPr>
        <w:t xml:space="preserve"> (TiC)</w:t>
      </w:r>
      <w:r w:rsidR="005E5485" w:rsidRPr="006A1DD0">
        <w:rPr>
          <w:sz w:val="26"/>
        </w:rPr>
        <w:t>, 4% Co và 66% Ca</w:t>
      </w:r>
      <w:r w:rsidR="004E69D5" w:rsidRPr="006A1DD0">
        <w:rPr>
          <w:sz w:val="26"/>
        </w:rPr>
        <w:t>c</w:t>
      </w:r>
      <w:r w:rsidR="005E5485" w:rsidRPr="006A1DD0">
        <w:rPr>
          <w:sz w:val="26"/>
        </w:rPr>
        <w:t>bit Vonfram</w:t>
      </w:r>
      <w:r w:rsidR="008F4337" w:rsidRPr="006A1DD0">
        <w:rPr>
          <w:sz w:val="26"/>
        </w:rPr>
        <w:t xml:space="preserve"> (WC)</w:t>
      </w:r>
      <w:r w:rsidR="004A1317" w:rsidRPr="006A1DD0">
        <w:rPr>
          <w:sz w:val="26"/>
        </w:rPr>
        <w:t>.</w:t>
      </w:r>
    </w:p>
    <w:p w:rsidR="005E5485" w:rsidRPr="006A1DD0" w:rsidRDefault="004A1317" w:rsidP="000D128C">
      <w:pPr>
        <w:spacing w:before="120"/>
        <w:ind w:left="567" w:firstLine="567"/>
        <w:jc w:val="both"/>
        <w:rPr>
          <w:sz w:val="26"/>
        </w:rPr>
      </w:pPr>
      <w:r w:rsidRPr="006A1DD0">
        <w:rPr>
          <w:sz w:val="26"/>
        </w:rPr>
        <w:t xml:space="preserve">- </w:t>
      </w:r>
      <w:r w:rsidR="005E5485" w:rsidRPr="006A1DD0">
        <w:rPr>
          <w:sz w:val="26"/>
        </w:rPr>
        <w:t xml:space="preserve">Các loại hợp kim cứng thông dụng </w:t>
      </w:r>
      <w:r w:rsidR="00BA5571" w:rsidRPr="006A1DD0">
        <w:rPr>
          <w:sz w:val="26"/>
        </w:rPr>
        <w:t>như T15K6, T14K8, T5K10, T15K12</w:t>
      </w:r>
      <w:r w:rsidR="00A40BD6" w:rsidRPr="006A1DD0">
        <w:rPr>
          <w:sz w:val="26"/>
        </w:rPr>
        <w:t xml:space="preserve"> v.v</w:t>
      </w:r>
      <w:r w:rsidR="005E5485" w:rsidRPr="006A1DD0">
        <w:rPr>
          <w:sz w:val="26"/>
        </w:rPr>
        <w:t>…</w:t>
      </w:r>
      <w:r w:rsidR="00BA5571" w:rsidRPr="006A1DD0">
        <w:rPr>
          <w:sz w:val="26"/>
        </w:rPr>
        <w:t xml:space="preserve"> Chịu nóng tới (900-</w:t>
      </w:r>
      <w:r w:rsidR="005E5485" w:rsidRPr="006A1DD0">
        <w:rPr>
          <w:sz w:val="26"/>
        </w:rPr>
        <w:t>1000</w:t>
      </w:r>
      <w:r w:rsidR="00BA5571" w:rsidRPr="006A1DD0">
        <w:rPr>
          <w:sz w:val="26"/>
        </w:rPr>
        <w:t>)</w:t>
      </w:r>
      <w:r w:rsidR="005E5485" w:rsidRPr="006A1DD0">
        <w:rPr>
          <w:sz w:val="26"/>
          <w:vertAlign w:val="superscript"/>
        </w:rPr>
        <w:t>o</w:t>
      </w:r>
      <w:r w:rsidR="005E5485" w:rsidRPr="006A1DD0">
        <w:rPr>
          <w:sz w:val="26"/>
        </w:rPr>
        <w:t xml:space="preserve">C, có độ cứng cao hơn nhóm </w:t>
      </w:r>
      <w:r w:rsidR="00EE7503" w:rsidRPr="006A1DD0">
        <w:rPr>
          <w:sz w:val="26"/>
        </w:rPr>
        <w:t>một</w:t>
      </w:r>
      <w:r w:rsidR="005E5485" w:rsidRPr="006A1DD0">
        <w:rPr>
          <w:sz w:val="26"/>
        </w:rPr>
        <w:t xml:space="preserve"> </w:t>
      </w:r>
      <w:r w:rsidR="00C77BAE" w:rsidRPr="006A1DD0">
        <w:rPr>
          <w:sz w:val="26"/>
        </w:rPr>
        <w:t>c</w:t>
      </w:r>
      <w:r w:rsidR="005E5485" w:rsidRPr="006A1DD0">
        <w:rPr>
          <w:sz w:val="26"/>
        </w:rPr>
        <w:t>a</w:t>
      </w:r>
      <w:r w:rsidR="004E69D5" w:rsidRPr="006A1DD0">
        <w:rPr>
          <w:sz w:val="26"/>
        </w:rPr>
        <w:t>c</w:t>
      </w:r>
      <w:r w:rsidR="005E5485" w:rsidRPr="006A1DD0">
        <w:rPr>
          <w:sz w:val="26"/>
        </w:rPr>
        <w:t>bit. Dùng để gia công tinh các loại thép.</w:t>
      </w:r>
    </w:p>
    <w:p w:rsidR="005E5485" w:rsidRPr="006A1DD0" w:rsidRDefault="00E83D51" w:rsidP="00B435AC">
      <w:pPr>
        <w:spacing w:before="120" w:after="120"/>
        <w:ind w:firstLine="567"/>
        <w:jc w:val="both"/>
        <w:rPr>
          <w:b/>
          <w:i/>
          <w:sz w:val="26"/>
        </w:rPr>
      </w:pPr>
      <w:r w:rsidRPr="006A1DD0">
        <w:rPr>
          <w:b/>
          <w:i/>
          <w:sz w:val="26"/>
        </w:rPr>
        <w:t xml:space="preserve">3. </w:t>
      </w:r>
      <w:r w:rsidR="005E5485" w:rsidRPr="006A1DD0">
        <w:rPr>
          <w:b/>
          <w:i/>
          <w:sz w:val="26"/>
        </w:rPr>
        <w:t xml:space="preserve">Nhóm </w:t>
      </w:r>
      <w:r w:rsidR="00F32419" w:rsidRPr="006A1DD0">
        <w:rPr>
          <w:b/>
          <w:i/>
          <w:sz w:val="26"/>
        </w:rPr>
        <w:t>ba</w:t>
      </w:r>
      <w:r w:rsidR="005E5485" w:rsidRPr="006A1DD0">
        <w:rPr>
          <w:b/>
          <w:i/>
          <w:sz w:val="26"/>
        </w:rPr>
        <w:t xml:space="preserve"> </w:t>
      </w:r>
      <w:r w:rsidR="00E51BE5" w:rsidRPr="006A1DD0">
        <w:rPr>
          <w:b/>
          <w:i/>
          <w:sz w:val="26"/>
        </w:rPr>
        <w:t>c</w:t>
      </w:r>
      <w:r w:rsidR="005E5485" w:rsidRPr="006A1DD0">
        <w:rPr>
          <w:b/>
          <w:i/>
          <w:sz w:val="26"/>
        </w:rPr>
        <w:t>a</w:t>
      </w:r>
      <w:r w:rsidR="004E69D5" w:rsidRPr="006A1DD0">
        <w:rPr>
          <w:b/>
          <w:i/>
          <w:sz w:val="26"/>
        </w:rPr>
        <w:t>c</w:t>
      </w:r>
      <w:r w:rsidR="005E5485" w:rsidRPr="006A1DD0">
        <w:rPr>
          <w:b/>
          <w:i/>
          <w:sz w:val="26"/>
        </w:rPr>
        <w:t>bit</w:t>
      </w:r>
    </w:p>
    <w:p w:rsidR="005E5485" w:rsidRPr="006A1DD0" w:rsidRDefault="00F226D2" w:rsidP="000D128C">
      <w:pPr>
        <w:spacing w:before="120"/>
        <w:ind w:left="1134"/>
        <w:jc w:val="both"/>
        <w:rPr>
          <w:sz w:val="26"/>
        </w:rPr>
      </w:pPr>
      <w:r w:rsidRPr="006A1DD0">
        <w:rPr>
          <w:sz w:val="26"/>
        </w:rPr>
        <w:t xml:space="preserve">- </w:t>
      </w:r>
      <w:r w:rsidR="00656E8A" w:rsidRPr="006A1DD0">
        <w:rPr>
          <w:sz w:val="26"/>
        </w:rPr>
        <w:t>Gồm WC, TiC, TaC và Co (</w:t>
      </w:r>
      <w:r w:rsidR="00CE7CF8" w:rsidRPr="006A1DD0">
        <w:rPr>
          <w:sz w:val="26"/>
        </w:rPr>
        <w:t>Nga</w:t>
      </w:r>
      <w:r w:rsidR="005E5485" w:rsidRPr="006A1DD0">
        <w:rPr>
          <w:sz w:val="26"/>
        </w:rPr>
        <w:t xml:space="preserve"> ký hiệu TT…K…</w:t>
      </w:r>
      <w:r w:rsidR="00656E8A" w:rsidRPr="006A1DD0">
        <w:rPr>
          <w:sz w:val="26"/>
        </w:rPr>
        <w:t>)</w:t>
      </w:r>
    </w:p>
    <w:p w:rsidR="005E5485" w:rsidRPr="006A1DD0" w:rsidRDefault="00377E54" w:rsidP="000D128C">
      <w:pPr>
        <w:spacing w:before="120"/>
        <w:ind w:left="1701" w:firstLine="567"/>
        <w:jc w:val="both"/>
        <w:rPr>
          <w:sz w:val="26"/>
        </w:rPr>
      </w:pPr>
      <w:r w:rsidRPr="006A1DD0">
        <w:rPr>
          <w:sz w:val="26"/>
        </w:rPr>
        <w:t>T</w:t>
      </w:r>
      <w:r w:rsidR="00364929" w:rsidRPr="006A1DD0">
        <w:rPr>
          <w:sz w:val="26"/>
        </w:rPr>
        <w:t>T</w:t>
      </w:r>
      <w:r w:rsidR="005E5485" w:rsidRPr="006A1DD0">
        <w:rPr>
          <w:sz w:val="26"/>
        </w:rPr>
        <w:t xml:space="preserve"> là Titan, Tatan</w:t>
      </w:r>
      <w:r w:rsidR="000D128C">
        <w:rPr>
          <w:sz w:val="26"/>
        </w:rPr>
        <w:t>;</w:t>
      </w:r>
      <w:r w:rsidR="005E5485" w:rsidRPr="006A1DD0">
        <w:rPr>
          <w:sz w:val="26"/>
        </w:rPr>
        <w:t xml:space="preserve"> K là Co.</w:t>
      </w:r>
    </w:p>
    <w:p w:rsidR="005E5485" w:rsidRPr="006A1DD0" w:rsidRDefault="00746858" w:rsidP="000D128C">
      <w:pPr>
        <w:spacing w:before="120"/>
        <w:ind w:left="1701" w:firstLine="567"/>
        <w:jc w:val="both"/>
        <w:rPr>
          <w:sz w:val="26"/>
        </w:rPr>
      </w:pPr>
      <w:r w:rsidRPr="006A1DD0">
        <w:rPr>
          <w:sz w:val="26"/>
        </w:rPr>
        <w:t>Các chữ số sau TT chỉ %</w:t>
      </w:r>
      <w:r w:rsidR="005E5485" w:rsidRPr="006A1DD0">
        <w:rPr>
          <w:sz w:val="26"/>
        </w:rPr>
        <w:t>T</w:t>
      </w:r>
      <w:r w:rsidRPr="006A1DD0">
        <w:rPr>
          <w:sz w:val="26"/>
        </w:rPr>
        <w:t>i và Ta, các chữ số sau K chỉ %</w:t>
      </w:r>
      <w:r w:rsidR="005E5485" w:rsidRPr="006A1DD0">
        <w:rPr>
          <w:sz w:val="26"/>
        </w:rPr>
        <w:t>Co.</w:t>
      </w:r>
    </w:p>
    <w:p w:rsidR="005E5485" w:rsidRPr="006A1DD0" w:rsidRDefault="005E5485" w:rsidP="000D128C">
      <w:pPr>
        <w:spacing w:before="120"/>
        <w:ind w:left="1701" w:firstLine="567"/>
        <w:jc w:val="both"/>
        <w:rPr>
          <w:sz w:val="26"/>
        </w:rPr>
      </w:pPr>
      <w:r w:rsidRPr="006A1DD0">
        <w:rPr>
          <w:sz w:val="26"/>
        </w:rPr>
        <w:t>Ví dụ: TT7K12 gồm: 7% TiC + TaC; 12% Co; 81% WC.</w:t>
      </w:r>
    </w:p>
    <w:p w:rsidR="005E5485" w:rsidRPr="006A1DD0" w:rsidRDefault="00F226D2" w:rsidP="000D128C">
      <w:pPr>
        <w:spacing w:before="120"/>
        <w:ind w:left="567" w:firstLine="567"/>
        <w:jc w:val="both"/>
        <w:rPr>
          <w:sz w:val="26"/>
        </w:rPr>
      </w:pPr>
      <w:r w:rsidRPr="006A1DD0">
        <w:rPr>
          <w:sz w:val="26"/>
        </w:rPr>
        <w:t xml:space="preserve">- </w:t>
      </w:r>
      <w:r w:rsidR="005E5485" w:rsidRPr="006A1DD0">
        <w:rPr>
          <w:sz w:val="26"/>
        </w:rPr>
        <w:t xml:space="preserve">Nhóm này có tính chịu nóng, độ cứng như nhóm </w:t>
      </w:r>
      <w:r w:rsidR="0051069C" w:rsidRPr="006A1DD0">
        <w:rPr>
          <w:sz w:val="26"/>
        </w:rPr>
        <w:t>hai</w:t>
      </w:r>
      <w:r w:rsidR="005E5485" w:rsidRPr="006A1DD0">
        <w:rPr>
          <w:sz w:val="26"/>
        </w:rPr>
        <w:t xml:space="preserve"> </w:t>
      </w:r>
      <w:r w:rsidR="00E51BE5" w:rsidRPr="006A1DD0">
        <w:rPr>
          <w:sz w:val="26"/>
        </w:rPr>
        <w:t>c</w:t>
      </w:r>
      <w:r w:rsidR="005E5485" w:rsidRPr="006A1DD0">
        <w:rPr>
          <w:sz w:val="26"/>
        </w:rPr>
        <w:t>a</w:t>
      </w:r>
      <w:r w:rsidR="004E69D5" w:rsidRPr="006A1DD0">
        <w:rPr>
          <w:sz w:val="26"/>
        </w:rPr>
        <w:t>c</w:t>
      </w:r>
      <w:r w:rsidR="005E5485" w:rsidRPr="006A1DD0">
        <w:rPr>
          <w:sz w:val="26"/>
        </w:rPr>
        <w:t>bit nhưng tính chống rung, chống mẻ tốt hơn. Dùng để gia công thô các loại thép đúc, cán</w:t>
      </w:r>
      <w:r w:rsidR="00006820" w:rsidRPr="006A1DD0">
        <w:rPr>
          <w:sz w:val="26"/>
        </w:rPr>
        <w:t xml:space="preserve">, rèn. Thường </w:t>
      </w:r>
      <w:r w:rsidR="00294515" w:rsidRPr="006A1DD0">
        <w:rPr>
          <w:sz w:val="26"/>
        </w:rPr>
        <w:t xml:space="preserve">dùng </w:t>
      </w:r>
      <w:r w:rsidR="0051069C" w:rsidRPr="006A1DD0">
        <w:rPr>
          <w:sz w:val="26"/>
        </w:rPr>
        <w:t>hai</w:t>
      </w:r>
      <w:r w:rsidR="005E5485" w:rsidRPr="006A1DD0">
        <w:rPr>
          <w:sz w:val="26"/>
        </w:rPr>
        <w:t xml:space="preserve"> loại BK8 và T15K6 để gia công cắt gọt các loại gang và thép.</w:t>
      </w:r>
    </w:p>
    <w:p w:rsidR="00C21E84" w:rsidRDefault="00C21E84" w:rsidP="00C21E84">
      <w:pPr>
        <w:tabs>
          <w:tab w:val="left" w:pos="1440"/>
          <w:tab w:val="center" w:pos="4860"/>
        </w:tabs>
        <w:ind w:left="993" w:firstLine="425"/>
        <w:jc w:val="center"/>
        <w:rPr>
          <w:b/>
          <w:i/>
          <w:iCs/>
          <w:sz w:val="26"/>
          <w:szCs w:val="26"/>
        </w:rPr>
      </w:pPr>
    </w:p>
    <w:p w:rsidR="00C21E84" w:rsidRDefault="00C21E84" w:rsidP="00C21E84">
      <w:pPr>
        <w:tabs>
          <w:tab w:val="left" w:pos="1440"/>
          <w:tab w:val="center" w:pos="4860"/>
        </w:tabs>
        <w:ind w:left="993" w:firstLine="425"/>
        <w:jc w:val="center"/>
        <w:rPr>
          <w:b/>
          <w:i/>
          <w:iCs/>
          <w:sz w:val="26"/>
          <w:szCs w:val="26"/>
        </w:rPr>
      </w:pPr>
    </w:p>
    <w:p w:rsidR="00C21E84" w:rsidRDefault="00C21E84" w:rsidP="00C21E84">
      <w:pPr>
        <w:tabs>
          <w:tab w:val="left" w:pos="1440"/>
          <w:tab w:val="center" w:pos="4860"/>
        </w:tabs>
        <w:ind w:left="993" w:firstLine="425"/>
        <w:jc w:val="center"/>
        <w:rPr>
          <w:b/>
          <w:i/>
          <w:iCs/>
          <w:sz w:val="26"/>
          <w:szCs w:val="26"/>
          <w:lang w:val="vi-VN"/>
        </w:rPr>
      </w:pPr>
      <w:bookmarkStart w:id="0" w:name="_GoBack"/>
      <w:bookmarkEnd w:id="0"/>
      <w:r>
        <w:rPr>
          <w:b/>
          <w:i/>
          <w:iCs/>
          <w:sz w:val="26"/>
          <w:szCs w:val="26"/>
          <w:lang w:val="vi-VN"/>
        </w:rPr>
        <w:t>Ký hiệu hợp kim cứng của một số nước</w:t>
      </w:r>
    </w:p>
    <w:p w:rsidR="00C21E84" w:rsidRDefault="00C21E84" w:rsidP="00C21E84">
      <w:pPr>
        <w:tabs>
          <w:tab w:val="left" w:pos="1440"/>
          <w:tab w:val="center" w:pos="4860"/>
        </w:tabs>
        <w:ind w:left="993" w:firstLine="425"/>
        <w:jc w:val="both"/>
        <w:rPr>
          <w:iCs/>
          <w:sz w:val="18"/>
          <w:szCs w:val="26"/>
          <w:lang w:val="vi-VN"/>
        </w:rPr>
      </w:pPr>
    </w:p>
    <w:tbl>
      <w:tblPr>
        <w:tblStyle w:val="TableGrid"/>
        <w:tblW w:w="0" w:type="auto"/>
        <w:tblInd w:w="392" w:type="dxa"/>
        <w:tblLook w:val="01E0" w:firstRow="1" w:lastRow="1" w:firstColumn="1" w:lastColumn="1" w:noHBand="0" w:noVBand="0"/>
      </w:tblPr>
      <w:tblGrid>
        <w:gridCol w:w="826"/>
        <w:gridCol w:w="964"/>
        <w:gridCol w:w="810"/>
        <w:gridCol w:w="851"/>
        <w:gridCol w:w="1006"/>
        <w:gridCol w:w="910"/>
        <w:gridCol w:w="784"/>
        <w:gridCol w:w="801"/>
        <w:gridCol w:w="800"/>
        <w:gridCol w:w="1143"/>
      </w:tblGrid>
      <w:tr w:rsidR="00C21E84" w:rsidTr="00C21E84">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b/>
                <w:iCs/>
                <w:sz w:val="22"/>
                <w:szCs w:val="22"/>
              </w:rPr>
            </w:pPr>
            <w:r>
              <w:rPr>
                <w:b/>
                <w:iCs/>
                <w:sz w:val="22"/>
                <w:szCs w:val="22"/>
              </w:rPr>
              <w:t>ISO</w:t>
            </w:r>
          </w:p>
        </w:tc>
        <w:tc>
          <w:tcPr>
            <w:tcW w:w="99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b/>
                <w:iCs/>
                <w:sz w:val="22"/>
                <w:szCs w:val="22"/>
              </w:rPr>
            </w:pPr>
            <w:r>
              <w:rPr>
                <w:b/>
                <w:iCs/>
                <w:sz w:val="22"/>
                <w:szCs w:val="22"/>
              </w:rPr>
              <w:t>Liên Xô (cũ)</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b/>
                <w:iCs/>
                <w:sz w:val="22"/>
                <w:szCs w:val="22"/>
              </w:rPr>
            </w:pPr>
            <w:r>
              <w:rPr>
                <w:b/>
                <w:iCs/>
                <w:sz w:val="22"/>
                <w:szCs w:val="22"/>
              </w:rPr>
              <w:t>Tiệp Khắc</w:t>
            </w:r>
          </w:p>
        </w:tc>
        <w:tc>
          <w:tcPr>
            <w:tcW w:w="855"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b/>
                <w:iCs/>
                <w:sz w:val="22"/>
                <w:szCs w:val="22"/>
              </w:rPr>
            </w:pPr>
            <w:r>
              <w:rPr>
                <w:b/>
                <w:iCs/>
                <w:sz w:val="22"/>
                <w:szCs w:val="22"/>
              </w:rPr>
              <w:t>CHLB Đức</w:t>
            </w:r>
          </w:p>
        </w:tc>
        <w:tc>
          <w:tcPr>
            <w:tcW w:w="113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b/>
                <w:iCs/>
                <w:sz w:val="22"/>
                <w:szCs w:val="22"/>
              </w:rPr>
            </w:pPr>
            <w:r>
              <w:rPr>
                <w:b/>
                <w:iCs/>
                <w:sz w:val="22"/>
                <w:szCs w:val="22"/>
              </w:rPr>
              <w:t>Thụy Điển</w:t>
            </w:r>
          </w:p>
        </w:tc>
        <w:tc>
          <w:tcPr>
            <w:tcW w:w="992"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b/>
                <w:iCs/>
                <w:sz w:val="22"/>
                <w:szCs w:val="22"/>
              </w:rPr>
            </w:pPr>
            <w:r>
              <w:rPr>
                <w:b/>
                <w:iCs/>
                <w:sz w:val="22"/>
                <w:szCs w:val="22"/>
              </w:rPr>
              <w:t>Thụy Sỹ</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b/>
                <w:iCs/>
                <w:sz w:val="22"/>
                <w:szCs w:val="22"/>
              </w:rPr>
            </w:pPr>
            <w:r>
              <w:rPr>
                <w:b/>
                <w:iCs/>
                <w:sz w:val="22"/>
                <w:szCs w:val="22"/>
              </w:rPr>
              <w:t>Anh</w:t>
            </w:r>
          </w:p>
        </w:tc>
        <w:tc>
          <w:tcPr>
            <w:tcW w:w="851"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b/>
                <w:iCs/>
                <w:sz w:val="22"/>
                <w:szCs w:val="22"/>
              </w:rPr>
            </w:pPr>
            <w:r>
              <w:rPr>
                <w:b/>
                <w:iCs/>
                <w:sz w:val="22"/>
                <w:szCs w:val="22"/>
              </w:rPr>
              <w:t>Áo</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b/>
                <w:iCs/>
                <w:sz w:val="22"/>
                <w:szCs w:val="22"/>
              </w:rPr>
            </w:pPr>
            <w:r>
              <w:rPr>
                <w:b/>
                <w:iCs/>
                <w:sz w:val="22"/>
                <w:szCs w:val="22"/>
              </w:rPr>
              <w:t>USA</w:t>
            </w:r>
          </w:p>
        </w:tc>
        <w:tc>
          <w:tcPr>
            <w:tcW w:w="124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b/>
                <w:iCs/>
                <w:sz w:val="22"/>
                <w:szCs w:val="22"/>
              </w:rPr>
            </w:pPr>
            <w:r>
              <w:rPr>
                <w:b/>
                <w:iCs/>
                <w:sz w:val="22"/>
                <w:szCs w:val="22"/>
              </w:rPr>
              <w:t>Nhật Bản</w:t>
            </w:r>
          </w:p>
        </w:tc>
      </w:tr>
      <w:tr w:rsidR="00C21E84" w:rsidTr="00C21E84">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P01.4</w:t>
            </w:r>
          </w:p>
        </w:tc>
        <w:tc>
          <w:tcPr>
            <w:tcW w:w="99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T30K4</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F1</w:t>
            </w:r>
          </w:p>
        </w:tc>
        <w:tc>
          <w:tcPr>
            <w:tcW w:w="855"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FT1</w:t>
            </w:r>
          </w:p>
        </w:tc>
        <w:tc>
          <w:tcPr>
            <w:tcW w:w="113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F1</w:t>
            </w:r>
          </w:p>
        </w:tc>
        <w:tc>
          <w:tcPr>
            <w:tcW w:w="992"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F1</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FB1</w:t>
            </w:r>
          </w:p>
        </w:tc>
        <w:tc>
          <w:tcPr>
            <w:tcW w:w="851"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XX</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K4H</w:t>
            </w:r>
          </w:p>
        </w:tc>
        <w:tc>
          <w:tcPr>
            <w:tcW w:w="124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TX10S</w:t>
            </w:r>
          </w:p>
        </w:tc>
      </w:tr>
      <w:tr w:rsidR="00C21E84" w:rsidTr="00C21E84">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P10</w:t>
            </w:r>
          </w:p>
        </w:tc>
        <w:tc>
          <w:tcPr>
            <w:tcW w:w="99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T15K6</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S1</w:t>
            </w:r>
          </w:p>
        </w:tc>
        <w:tc>
          <w:tcPr>
            <w:tcW w:w="855"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TT1</w:t>
            </w:r>
          </w:p>
        </w:tc>
        <w:tc>
          <w:tcPr>
            <w:tcW w:w="113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S1</w:t>
            </w:r>
          </w:p>
        </w:tc>
        <w:tc>
          <w:tcPr>
            <w:tcW w:w="992"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S1</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SB1</w:t>
            </w:r>
          </w:p>
        </w:tc>
        <w:tc>
          <w:tcPr>
            <w:tcW w:w="851"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DX7</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K3H</w:t>
            </w:r>
          </w:p>
        </w:tc>
        <w:tc>
          <w:tcPr>
            <w:tcW w:w="124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TX20</w:t>
            </w:r>
          </w:p>
        </w:tc>
      </w:tr>
      <w:tr w:rsidR="00C21E84" w:rsidTr="00C21E84">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P20</w:t>
            </w:r>
          </w:p>
        </w:tc>
        <w:tc>
          <w:tcPr>
            <w:tcW w:w="99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T14K8</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S2</w:t>
            </w:r>
          </w:p>
        </w:tc>
        <w:tc>
          <w:tcPr>
            <w:tcW w:w="855"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TT2</w:t>
            </w:r>
          </w:p>
        </w:tc>
        <w:tc>
          <w:tcPr>
            <w:tcW w:w="113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S2</w:t>
            </w:r>
          </w:p>
        </w:tc>
        <w:tc>
          <w:tcPr>
            <w:tcW w:w="992"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S2</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SB2</w:t>
            </w:r>
          </w:p>
        </w:tc>
        <w:tc>
          <w:tcPr>
            <w:tcW w:w="851"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X8</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K25</w:t>
            </w:r>
          </w:p>
        </w:tc>
        <w:tc>
          <w:tcPr>
            <w:tcW w:w="124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TX30</w:t>
            </w:r>
          </w:p>
        </w:tc>
      </w:tr>
      <w:tr w:rsidR="00C21E84" w:rsidTr="00C21E84">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P30</w:t>
            </w:r>
          </w:p>
        </w:tc>
        <w:tc>
          <w:tcPr>
            <w:tcW w:w="99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T5K10</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S3</w:t>
            </w:r>
          </w:p>
        </w:tc>
        <w:tc>
          <w:tcPr>
            <w:tcW w:w="855"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TT3</w:t>
            </w:r>
          </w:p>
        </w:tc>
        <w:tc>
          <w:tcPr>
            <w:tcW w:w="113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S3</w:t>
            </w:r>
          </w:p>
        </w:tc>
        <w:tc>
          <w:tcPr>
            <w:tcW w:w="992"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S3</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SB3</w:t>
            </w:r>
          </w:p>
        </w:tc>
        <w:tc>
          <w:tcPr>
            <w:tcW w:w="851"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S58</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KM</w:t>
            </w:r>
          </w:p>
        </w:tc>
        <w:tc>
          <w:tcPr>
            <w:tcW w:w="124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G2F</w:t>
            </w:r>
          </w:p>
        </w:tc>
      </w:tr>
      <w:tr w:rsidR="00C21E84" w:rsidTr="00C21E84">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K20</w:t>
            </w:r>
          </w:p>
        </w:tc>
        <w:tc>
          <w:tcPr>
            <w:tcW w:w="99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BK6</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G1</w:t>
            </w:r>
          </w:p>
        </w:tc>
        <w:tc>
          <w:tcPr>
            <w:tcW w:w="855"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G1</w:t>
            </w:r>
          </w:p>
        </w:tc>
        <w:tc>
          <w:tcPr>
            <w:tcW w:w="113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G1</w:t>
            </w:r>
          </w:p>
        </w:tc>
        <w:tc>
          <w:tcPr>
            <w:tcW w:w="992"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G1</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G1</w:t>
            </w:r>
          </w:p>
        </w:tc>
        <w:tc>
          <w:tcPr>
            <w:tcW w:w="851"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N</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K1</w:t>
            </w:r>
          </w:p>
        </w:tc>
        <w:tc>
          <w:tcPr>
            <w:tcW w:w="124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G3</w:t>
            </w:r>
          </w:p>
        </w:tc>
      </w:tr>
      <w:tr w:rsidR="00C21E84" w:rsidTr="00C21E84">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K30</w:t>
            </w:r>
          </w:p>
        </w:tc>
        <w:tc>
          <w:tcPr>
            <w:tcW w:w="99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BK6A</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G1.1</w:t>
            </w:r>
          </w:p>
        </w:tc>
        <w:tc>
          <w:tcPr>
            <w:tcW w:w="855"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G2</w:t>
            </w:r>
          </w:p>
        </w:tc>
        <w:tc>
          <w:tcPr>
            <w:tcW w:w="113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G2</w:t>
            </w:r>
          </w:p>
        </w:tc>
        <w:tc>
          <w:tcPr>
            <w:tcW w:w="992"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G2</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G2</w:t>
            </w:r>
          </w:p>
        </w:tc>
        <w:tc>
          <w:tcPr>
            <w:tcW w:w="851"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6</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w:t>
            </w:r>
          </w:p>
        </w:tc>
        <w:tc>
          <w:tcPr>
            <w:tcW w:w="1243" w:type="dxa"/>
            <w:tcBorders>
              <w:top w:val="single" w:sz="4" w:space="0" w:color="auto"/>
              <w:left w:val="single" w:sz="4" w:space="0" w:color="auto"/>
              <w:bottom w:val="single" w:sz="4" w:space="0" w:color="auto"/>
              <w:right w:val="single" w:sz="4" w:space="0" w:color="auto"/>
            </w:tcBorders>
          </w:tcPr>
          <w:p w:rsidR="00C21E84" w:rsidRDefault="00C21E84">
            <w:pPr>
              <w:tabs>
                <w:tab w:val="left" w:pos="1440"/>
                <w:tab w:val="center" w:pos="4860"/>
              </w:tabs>
              <w:jc w:val="center"/>
              <w:rPr>
                <w:iCs/>
              </w:rPr>
            </w:pPr>
          </w:p>
        </w:tc>
      </w:tr>
      <w:tr w:rsidR="00C21E84" w:rsidTr="00C21E84">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K05</w:t>
            </w:r>
          </w:p>
        </w:tc>
        <w:tc>
          <w:tcPr>
            <w:tcW w:w="993"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BK8</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H2</w:t>
            </w:r>
          </w:p>
        </w:tc>
        <w:tc>
          <w:tcPr>
            <w:tcW w:w="855"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H2</w:t>
            </w:r>
          </w:p>
        </w:tc>
        <w:tc>
          <w:tcPr>
            <w:tcW w:w="113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H2</w:t>
            </w:r>
          </w:p>
        </w:tc>
        <w:tc>
          <w:tcPr>
            <w:tcW w:w="992"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H2</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H2</w:t>
            </w:r>
          </w:p>
        </w:tc>
        <w:tc>
          <w:tcPr>
            <w:tcW w:w="851"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NS</w:t>
            </w:r>
          </w:p>
        </w:tc>
        <w:tc>
          <w:tcPr>
            <w:tcW w:w="850" w:type="dxa"/>
            <w:tcBorders>
              <w:top w:val="single" w:sz="4" w:space="0" w:color="auto"/>
              <w:left w:val="single" w:sz="4" w:space="0" w:color="auto"/>
              <w:bottom w:val="single" w:sz="4" w:space="0" w:color="auto"/>
              <w:right w:val="single" w:sz="4" w:space="0" w:color="auto"/>
            </w:tcBorders>
            <w:hideMark/>
          </w:tcPr>
          <w:p w:rsidR="00C21E84" w:rsidRDefault="00C21E84">
            <w:pPr>
              <w:tabs>
                <w:tab w:val="left" w:pos="1440"/>
                <w:tab w:val="center" w:pos="4860"/>
              </w:tabs>
              <w:jc w:val="center"/>
              <w:rPr>
                <w:iCs/>
              </w:rPr>
            </w:pPr>
            <w:r>
              <w:rPr>
                <w:iCs/>
              </w:rPr>
              <w:t>K8</w:t>
            </w:r>
          </w:p>
        </w:tc>
        <w:tc>
          <w:tcPr>
            <w:tcW w:w="1243" w:type="dxa"/>
            <w:tcBorders>
              <w:top w:val="single" w:sz="4" w:space="0" w:color="auto"/>
              <w:left w:val="single" w:sz="4" w:space="0" w:color="auto"/>
              <w:bottom w:val="single" w:sz="4" w:space="0" w:color="auto"/>
              <w:right w:val="single" w:sz="4" w:space="0" w:color="auto"/>
            </w:tcBorders>
          </w:tcPr>
          <w:p w:rsidR="00C21E84" w:rsidRDefault="00C21E84">
            <w:pPr>
              <w:tabs>
                <w:tab w:val="left" w:pos="1440"/>
                <w:tab w:val="center" w:pos="4860"/>
              </w:tabs>
              <w:jc w:val="center"/>
              <w:rPr>
                <w:iCs/>
              </w:rPr>
            </w:pPr>
          </w:p>
        </w:tc>
      </w:tr>
    </w:tbl>
    <w:p w:rsidR="000D128C" w:rsidRDefault="000D128C" w:rsidP="00356631">
      <w:pPr>
        <w:autoSpaceDE w:val="0"/>
        <w:autoSpaceDN w:val="0"/>
        <w:adjustRightInd w:val="0"/>
        <w:spacing w:before="240" w:after="240"/>
        <w:jc w:val="center"/>
        <w:rPr>
          <w:b/>
          <w:sz w:val="28"/>
          <w:szCs w:val="28"/>
        </w:rPr>
      </w:pPr>
    </w:p>
    <w:p w:rsidR="00356631" w:rsidRPr="00822B05" w:rsidRDefault="00356631" w:rsidP="00356631">
      <w:pPr>
        <w:autoSpaceDE w:val="0"/>
        <w:autoSpaceDN w:val="0"/>
        <w:adjustRightInd w:val="0"/>
        <w:spacing w:before="240" w:after="240"/>
        <w:jc w:val="center"/>
        <w:rPr>
          <w:b/>
          <w:sz w:val="28"/>
          <w:szCs w:val="28"/>
        </w:rPr>
      </w:pPr>
      <w:r w:rsidRPr="00822B05">
        <w:rPr>
          <w:b/>
          <w:sz w:val="28"/>
          <w:szCs w:val="28"/>
        </w:rPr>
        <w:t>CÂU HỎI</w:t>
      </w:r>
    </w:p>
    <w:p w:rsidR="00356631" w:rsidRPr="006A1DD0" w:rsidRDefault="00356631" w:rsidP="006A1DD0">
      <w:pPr>
        <w:autoSpaceDE w:val="0"/>
        <w:autoSpaceDN w:val="0"/>
        <w:adjustRightInd w:val="0"/>
        <w:ind w:left="567"/>
        <w:jc w:val="both"/>
        <w:rPr>
          <w:sz w:val="26"/>
        </w:rPr>
      </w:pPr>
      <w:r w:rsidRPr="006A1DD0">
        <w:rPr>
          <w:sz w:val="26"/>
        </w:rPr>
        <w:t xml:space="preserve">1. Trình bày </w:t>
      </w:r>
      <w:r w:rsidR="00E9094F" w:rsidRPr="006A1DD0">
        <w:rPr>
          <w:sz w:val="26"/>
        </w:rPr>
        <w:t xml:space="preserve">các </w:t>
      </w:r>
      <w:r w:rsidRPr="006A1DD0">
        <w:rPr>
          <w:sz w:val="26"/>
        </w:rPr>
        <w:t>khái niệm v</w:t>
      </w:r>
      <w:r w:rsidR="00835E09" w:rsidRPr="006A1DD0">
        <w:rPr>
          <w:sz w:val="26"/>
        </w:rPr>
        <w:t>ề hợp kim cứng</w:t>
      </w:r>
      <w:r w:rsidRPr="006A1DD0">
        <w:rPr>
          <w:sz w:val="26"/>
        </w:rPr>
        <w:t>.</w:t>
      </w:r>
    </w:p>
    <w:p w:rsidR="00356631" w:rsidRPr="006A1DD0" w:rsidRDefault="00E9094F" w:rsidP="006A1DD0">
      <w:pPr>
        <w:autoSpaceDE w:val="0"/>
        <w:autoSpaceDN w:val="0"/>
        <w:adjustRightInd w:val="0"/>
        <w:ind w:left="567"/>
        <w:jc w:val="both"/>
        <w:rPr>
          <w:sz w:val="26"/>
        </w:rPr>
      </w:pPr>
      <w:r w:rsidRPr="006A1DD0">
        <w:rPr>
          <w:sz w:val="26"/>
        </w:rPr>
        <w:t>2. Có mấy nhóm hợp kim cứng? Thành phần, tính chất, ký hiệu và phạm vi ứng dụng của chúng.</w:t>
      </w:r>
    </w:p>
    <w:p w:rsidR="005E5485" w:rsidRPr="009225DC" w:rsidRDefault="005E5485" w:rsidP="001C4218">
      <w:pPr>
        <w:spacing w:before="240" w:after="240"/>
        <w:jc w:val="center"/>
        <w:rPr>
          <w:b/>
          <w:sz w:val="32"/>
          <w:szCs w:val="32"/>
        </w:rPr>
      </w:pPr>
      <w:r>
        <w:br w:type="page"/>
      </w:r>
      <w:r w:rsidR="00A1435F" w:rsidRPr="009225DC">
        <w:rPr>
          <w:b/>
          <w:sz w:val="26"/>
          <w:szCs w:val="26"/>
        </w:rPr>
        <w:lastRenderedPageBreak/>
        <w:t>Bài 8</w:t>
      </w:r>
      <w:r w:rsidRPr="009225DC">
        <w:rPr>
          <w:b/>
          <w:sz w:val="26"/>
          <w:szCs w:val="26"/>
        </w:rPr>
        <w:t>.</w:t>
      </w:r>
      <w:r w:rsidR="008A2B56">
        <w:rPr>
          <w:b/>
          <w:sz w:val="32"/>
          <w:szCs w:val="32"/>
        </w:rPr>
        <w:t xml:space="preserve"> ĐỒNG VÀ HỢP KIM</w:t>
      </w:r>
      <w:r w:rsidRPr="009225DC">
        <w:rPr>
          <w:b/>
          <w:sz w:val="32"/>
          <w:szCs w:val="32"/>
        </w:rPr>
        <w:t xml:space="preserve"> ĐỒNG</w:t>
      </w:r>
    </w:p>
    <w:p w:rsidR="009225DC" w:rsidRDefault="009225DC" w:rsidP="009225DC">
      <w:pPr>
        <w:tabs>
          <w:tab w:val="left" w:pos="1276"/>
        </w:tabs>
        <w:spacing w:before="120"/>
        <w:ind w:left="2127" w:hanging="1560"/>
        <w:jc w:val="both"/>
        <w:rPr>
          <w:iCs/>
          <w:sz w:val="26"/>
          <w:szCs w:val="26"/>
        </w:rPr>
      </w:pPr>
      <w:r>
        <w:rPr>
          <w:b/>
          <w:sz w:val="26"/>
          <w:szCs w:val="44"/>
        </w:rPr>
        <w:t>Mục tiêu</w:t>
      </w:r>
    </w:p>
    <w:p w:rsidR="009225DC" w:rsidRDefault="009225DC" w:rsidP="009225DC">
      <w:pPr>
        <w:ind w:left="1980" w:hanging="846"/>
        <w:jc w:val="both"/>
        <w:rPr>
          <w:i/>
          <w:iCs/>
        </w:rPr>
      </w:pPr>
      <w:r>
        <w:rPr>
          <w:i/>
          <w:iCs/>
        </w:rPr>
        <w:t>Qua bài học này, học sinh trình bày được:</w:t>
      </w:r>
    </w:p>
    <w:p w:rsidR="00356631" w:rsidRPr="006D191D" w:rsidRDefault="001C4218" w:rsidP="009225DC">
      <w:pPr>
        <w:ind w:left="1980" w:hanging="846"/>
        <w:jc w:val="both"/>
        <w:rPr>
          <w:i/>
          <w:sz w:val="22"/>
          <w:szCs w:val="22"/>
        </w:rPr>
      </w:pPr>
      <w:r>
        <w:rPr>
          <w:i/>
          <w:sz w:val="22"/>
          <w:szCs w:val="22"/>
        </w:rPr>
        <w:tab/>
      </w:r>
      <w:r w:rsidR="00356631" w:rsidRPr="009225DC">
        <w:rPr>
          <w:i/>
          <w:szCs w:val="22"/>
        </w:rPr>
        <w:t xml:space="preserve">- </w:t>
      </w:r>
      <w:r w:rsidR="009225DC" w:rsidRPr="009225DC">
        <w:rPr>
          <w:i/>
          <w:szCs w:val="22"/>
        </w:rPr>
        <w:t xml:space="preserve">Tính </w:t>
      </w:r>
      <w:r w:rsidR="00B60644" w:rsidRPr="009225DC">
        <w:rPr>
          <w:i/>
          <w:szCs w:val="22"/>
        </w:rPr>
        <w:t xml:space="preserve">chất, </w:t>
      </w:r>
      <w:r w:rsidR="007F758A" w:rsidRPr="009225DC">
        <w:rPr>
          <w:i/>
          <w:szCs w:val="22"/>
        </w:rPr>
        <w:t xml:space="preserve">phạm vi </w:t>
      </w:r>
      <w:r w:rsidR="00B60644" w:rsidRPr="009225DC">
        <w:rPr>
          <w:i/>
          <w:szCs w:val="22"/>
        </w:rPr>
        <w:t xml:space="preserve">ứng dụng </w:t>
      </w:r>
      <w:r w:rsidR="0026757B" w:rsidRPr="009225DC">
        <w:rPr>
          <w:i/>
          <w:szCs w:val="22"/>
        </w:rPr>
        <w:t xml:space="preserve">của </w:t>
      </w:r>
      <w:r w:rsidR="00AD43A9" w:rsidRPr="009225DC">
        <w:rPr>
          <w:i/>
          <w:szCs w:val="22"/>
        </w:rPr>
        <w:t>đồng</w:t>
      </w:r>
      <w:r w:rsidR="007F758A" w:rsidRPr="009225DC">
        <w:rPr>
          <w:i/>
          <w:szCs w:val="22"/>
        </w:rPr>
        <w:t xml:space="preserve">; </w:t>
      </w:r>
      <w:r w:rsidR="00AD43A9" w:rsidRPr="009225DC">
        <w:rPr>
          <w:i/>
          <w:szCs w:val="22"/>
        </w:rPr>
        <w:t xml:space="preserve">một số </w:t>
      </w:r>
      <w:r w:rsidR="0026757B" w:rsidRPr="009225DC">
        <w:rPr>
          <w:i/>
          <w:szCs w:val="22"/>
        </w:rPr>
        <w:t>loại hợp kim</w:t>
      </w:r>
      <w:r w:rsidR="00AD43A9" w:rsidRPr="009225DC">
        <w:rPr>
          <w:i/>
          <w:szCs w:val="22"/>
        </w:rPr>
        <w:t xml:space="preserve"> của đồng</w:t>
      </w:r>
      <w:r w:rsidR="007F758A" w:rsidRPr="009225DC">
        <w:rPr>
          <w:i/>
          <w:szCs w:val="22"/>
        </w:rPr>
        <w:t>,</w:t>
      </w:r>
      <w:r w:rsidR="00AD4321" w:rsidRPr="009225DC">
        <w:rPr>
          <w:i/>
          <w:szCs w:val="22"/>
        </w:rPr>
        <w:t xml:space="preserve"> </w:t>
      </w:r>
      <w:r w:rsidR="00356631" w:rsidRPr="009225DC">
        <w:rPr>
          <w:i/>
          <w:szCs w:val="22"/>
        </w:rPr>
        <w:t>ký hiệu và phạm vi ứng dụng của chúng.</w:t>
      </w:r>
    </w:p>
    <w:p w:rsidR="005E5485" w:rsidRPr="003412C1" w:rsidRDefault="003412C1" w:rsidP="00BE5F36">
      <w:pPr>
        <w:spacing w:before="240" w:after="120"/>
        <w:jc w:val="both"/>
        <w:rPr>
          <w:b/>
          <w:sz w:val="26"/>
        </w:rPr>
      </w:pPr>
      <w:r w:rsidRPr="003412C1">
        <w:rPr>
          <w:b/>
          <w:sz w:val="26"/>
        </w:rPr>
        <w:t>I. ĐỒNG NGUYÊN CHẤT</w:t>
      </w:r>
    </w:p>
    <w:p w:rsidR="005E5485" w:rsidRPr="003412C1" w:rsidRDefault="0026757B" w:rsidP="00EE7503">
      <w:pPr>
        <w:spacing w:before="120"/>
        <w:ind w:firstLine="567"/>
        <w:jc w:val="both"/>
        <w:rPr>
          <w:b/>
          <w:i/>
          <w:sz w:val="26"/>
        </w:rPr>
      </w:pPr>
      <w:r w:rsidRPr="003412C1">
        <w:rPr>
          <w:b/>
          <w:i/>
          <w:sz w:val="26"/>
        </w:rPr>
        <w:t>1. Tính chất</w:t>
      </w:r>
    </w:p>
    <w:p w:rsidR="005E5485" w:rsidRPr="003412C1" w:rsidRDefault="005E5485" w:rsidP="00EE7503">
      <w:pPr>
        <w:spacing w:before="120"/>
        <w:ind w:left="1134" w:firstLine="567"/>
        <w:jc w:val="both"/>
        <w:rPr>
          <w:sz w:val="26"/>
        </w:rPr>
      </w:pPr>
      <w:r w:rsidRPr="003412C1">
        <w:rPr>
          <w:sz w:val="26"/>
        </w:rPr>
        <w:t>Đồng là kim loại có màu đỏ nhạ</w:t>
      </w:r>
      <w:r w:rsidR="009E659C" w:rsidRPr="003412C1">
        <w:rPr>
          <w:sz w:val="26"/>
        </w:rPr>
        <w:t>t sáng, khối lượng riêng là 8,9</w:t>
      </w:r>
      <w:r w:rsidRPr="003412C1">
        <w:rPr>
          <w:sz w:val="26"/>
        </w:rPr>
        <w:t>g/cm</w:t>
      </w:r>
      <w:r w:rsidRPr="003412C1">
        <w:rPr>
          <w:sz w:val="26"/>
          <w:vertAlign w:val="superscript"/>
        </w:rPr>
        <w:t>3</w:t>
      </w:r>
      <w:r w:rsidRPr="003412C1">
        <w:rPr>
          <w:sz w:val="26"/>
        </w:rPr>
        <w:t>, nhiệt độ nóng chảy 1083</w:t>
      </w:r>
      <w:r w:rsidR="009E659C" w:rsidRPr="003412C1">
        <w:rPr>
          <w:sz w:val="26"/>
          <w:vertAlign w:val="superscript"/>
        </w:rPr>
        <w:t>0</w:t>
      </w:r>
      <w:r w:rsidR="007A5A5E" w:rsidRPr="003412C1">
        <w:rPr>
          <w:sz w:val="26"/>
        </w:rPr>
        <w:t>C;</w:t>
      </w:r>
      <w:r w:rsidR="007C74DA" w:rsidRPr="003412C1">
        <w:rPr>
          <w:sz w:val="26"/>
        </w:rPr>
        <w:t xml:space="preserve"> </w:t>
      </w:r>
      <w:r w:rsidRPr="003412C1">
        <w:rPr>
          <w:sz w:val="26"/>
        </w:rPr>
        <w:t xml:space="preserve">có </w:t>
      </w:r>
      <w:r w:rsidR="00957C11" w:rsidRPr="003412C1">
        <w:rPr>
          <w:sz w:val="26"/>
        </w:rPr>
        <w:t>tính dẫn điện</w:t>
      </w:r>
      <w:r w:rsidR="007A5A5E" w:rsidRPr="003412C1">
        <w:rPr>
          <w:sz w:val="26"/>
        </w:rPr>
        <w:t>, dẫn nhiệt</w:t>
      </w:r>
      <w:r w:rsidR="00957C11" w:rsidRPr="003412C1">
        <w:rPr>
          <w:sz w:val="26"/>
        </w:rPr>
        <w:t xml:space="preserve"> rất tốt</w:t>
      </w:r>
      <w:r w:rsidRPr="003412C1">
        <w:rPr>
          <w:sz w:val="26"/>
        </w:rPr>
        <w:t>.</w:t>
      </w:r>
    </w:p>
    <w:p w:rsidR="005E5485" w:rsidRPr="003412C1" w:rsidRDefault="0034383F" w:rsidP="00EE7503">
      <w:pPr>
        <w:spacing w:before="120"/>
        <w:ind w:left="1134" w:firstLine="567"/>
        <w:jc w:val="both"/>
        <w:rPr>
          <w:sz w:val="26"/>
        </w:rPr>
      </w:pPr>
      <w:r w:rsidRPr="003412C1">
        <w:rPr>
          <w:sz w:val="26"/>
        </w:rPr>
        <w:t>Đồng có tính dẻo cao, dễ</w:t>
      </w:r>
      <w:r w:rsidR="005E5485" w:rsidRPr="003412C1">
        <w:rPr>
          <w:sz w:val="26"/>
        </w:rPr>
        <w:t xml:space="preserve"> cán mỏng hay kéo sợi. Khi bị biến dạng dẻo</w:t>
      </w:r>
      <w:r w:rsidRPr="003412C1">
        <w:rPr>
          <w:sz w:val="26"/>
        </w:rPr>
        <w:t>,</w:t>
      </w:r>
      <w:r w:rsidR="005E5485" w:rsidRPr="003412C1">
        <w:rPr>
          <w:sz w:val="26"/>
        </w:rPr>
        <w:t xml:space="preserve"> độ bền của đồng tăng. Khi nung nóng đồng (ở 77</w:t>
      </w:r>
      <w:r w:rsidR="005E5485" w:rsidRPr="003412C1">
        <w:rPr>
          <w:sz w:val="26"/>
          <w:vertAlign w:val="superscript"/>
        </w:rPr>
        <w:t>o</w:t>
      </w:r>
      <w:r w:rsidR="005E5485" w:rsidRPr="003412C1">
        <w:rPr>
          <w:sz w:val="26"/>
        </w:rPr>
        <w:t>C, 150 ngà</w:t>
      </w:r>
      <w:r w:rsidR="007C74DA" w:rsidRPr="003412C1">
        <w:rPr>
          <w:sz w:val="26"/>
        </w:rPr>
        <w:t>y) độ bền của đồng giảm</w:t>
      </w:r>
      <w:r w:rsidR="005E5485" w:rsidRPr="003412C1">
        <w:rPr>
          <w:sz w:val="26"/>
        </w:rPr>
        <w:t>. Do vậy phải giới hạn nhiệt độ của dây dẫn điện nhỏ hơn 70</w:t>
      </w:r>
      <w:r w:rsidR="005E5485" w:rsidRPr="003412C1">
        <w:rPr>
          <w:sz w:val="26"/>
          <w:vertAlign w:val="superscript"/>
        </w:rPr>
        <w:t>o</w:t>
      </w:r>
      <w:r w:rsidR="005E5485" w:rsidRPr="003412C1">
        <w:rPr>
          <w:sz w:val="26"/>
        </w:rPr>
        <w:t>C.</w:t>
      </w:r>
    </w:p>
    <w:p w:rsidR="005E5485" w:rsidRPr="003412C1" w:rsidRDefault="005E5485" w:rsidP="007C74DA">
      <w:pPr>
        <w:spacing w:before="120"/>
        <w:ind w:left="1134" w:firstLine="567"/>
        <w:jc w:val="both"/>
        <w:rPr>
          <w:sz w:val="26"/>
        </w:rPr>
      </w:pPr>
      <w:r w:rsidRPr="003412C1">
        <w:rPr>
          <w:sz w:val="26"/>
        </w:rPr>
        <w:t xml:space="preserve">Ở nhiệt độ thường, đồng có tính chống ăn mòn tốt trong không khí ẩm, nước do nó tạo ra một lớp </w:t>
      </w:r>
      <w:r w:rsidR="00910140" w:rsidRPr="003412C1">
        <w:rPr>
          <w:sz w:val="26"/>
        </w:rPr>
        <w:t>o</w:t>
      </w:r>
      <w:r w:rsidRPr="003412C1">
        <w:rPr>
          <w:sz w:val="26"/>
        </w:rPr>
        <w:t>xit đồng bền chắc ở bề mặt.</w:t>
      </w:r>
    </w:p>
    <w:p w:rsidR="005E5485" w:rsidRPr="003412C1" w:rsidRDefault="005E5485" w:rsidP="007C74DA">
      <w:pPr>
        <w:spacing w:before="120"/>
        <w:ind w:left="1134" w:firstLine="567"/>
        <w:jc w:val="both"/>
        <w:rPr>
          <w:sz w:val="26"/>
        </w:rPr>
      </w:pPr>
      <w:r w:rsidRPr="003412C1">
        <w:rPr>
          <w:sz w:val="26"/>
        </w:rPr>
        <w:t>Việc hàn các chi tiết bằng đồng</w:t>
      </w:r>
      <w:r w:rsidR="00C5340E" w:rsidRPr="003412C1">
        <w:rPr>
          <w:sz w:val="26"/>
        </w:rPr>
        <w:t xml:space="preserve"> gặp</w:t>
      </w:r>
      <w:r w:rsidRPr="003412C1">
        <w:rPr>
          <w:sz w:val="26"/>
        </w:rPr>
        <w:t xml:space="preserve"> khó khăn do đồng bị </w:t>
      </w:r>
      <w:r w:rsidR="00910140" w:rsidRPr="003412C1">
        <w:rPr>
          <w:sz w:val="26"/>
        </w:rPr>
        <w:t>ôxy</w:t>
      </w:r>
      <w:r w:rsidRPr="003412C1">
        <w:rPr>
          <w:sz w:val="26"/>
        </w:rPr>
        <w:t xml:space="preserve"> hóa nhanh ở nhiệt độ 1083</w:t>
      </w:r>
      <w:r w:rsidRPr="003412C1">
        <w:rPr>
          <w:sz w:val="26"/>
          <w:vertAlign w:val="superscript"/>
        </w:rPr>
        <w:t>o</w:t>
      </w:r>
      <w:r w:rsidR="007C74DA" w:rsidRPr="003412C1">
        <w:rPr>
          <w:sz w:val="26"/>
        </w:rPr>
        <w:t>C và sinh ra bọt khí làm rỗ mối hàn.</w:t>
      </w:r>
      <w:r w:rsidRPr="003412C1">
        <w:rPr>
          <w:sz w:val="26"/>
        </w:rPr>
        <w:t xml:space="preserve"> </w:t>
      </w:r>
      <w:r w:rsidR="007C74DA" w:rsidRPr="003412C1">
        <w:rPr>
          <w:sz w:val="26"/>
        </w:rPr>
        <w:t xml:space="preserve">Để </w:t>
      </w:r>
      <w:r w:rsidRPr="003412C1">
        <w:rPr>
          <w:sz w:val="26"/>
        </w:rPr>
        <w:t>khắc phục hiện tượng này</w:t>
      </w:r>
      <w:r w:rsidR="007C74DA" w:rsidRPr="003412C1">
        <w:rPr>
          <w:sz w:val="26"/>
        </w:rPr>
        <w:t>,</w:t>
      </w:r>
      <w:r w:rsidRPr="003412C1">
        <w:rPr>
          <w:sz w:val="26"/>
        </w:rPr>
        <w:t xml:space="preserve"> đồng được hàn trong điều kiện có khí bảo v</w:t>
      </w:r>
      <w:r w:rsidR="00910140" w:rsidRPr="003412C1">
        <w:rPr>
          <w:sz w:val="26"/>
        </w:rPr>
        <w:t>ệ hoặc chất làm ngăn cản sự ôxy</w:t>
      </w:r>
      <w:r w:rsidRPr="003412C1">
        <w:rPr>
          <w:sz w:val="26"/>
        </w:rPr>
        <w:t xml:space="preserve"> hóa như hàn the (</w:t>
      </w:r>
      <w:r w:rsidR="00910140" w:rsidRPr="003412C1">
        <w:rPr>
          <w:sz w:val="26"/>
        </w:rPr>
        <w:t>b</w:t>
      </w:r>
      <w:r w:rsidRPr="003412C1">
        <w:rPr>
          <w:sz w:val="26"/>
        </w:rPr>
        <w:t>orax).</w:t>
      </w:r>
    </w:p>
    <w:p w:rsidR="005E5485" w:rsidRPr="003412C1" w:rsidRDefault="0026757B" w:rsidP="00B36D0F">
      <w:pPr>
        <w:spacing w:before="120" w:after="120"/>
        <w:ind w:firstLine="567"/>
        <w:jc w:val="both"/>
        <w:rPr>
          <w:b/>
          <w:i/>
          <w:sz w:val="26"/>
        </w:rPr>
      </w:pPr>
      <w:r w:rsidRPr="003412C1">
        <w:rPr>
          <w:b/>
          <w:i/>
          <w:sz w:val="26"/>
        </w:rPr>
        <w:t xml:space="preserve">2. </w:t>
      </w:r>
      <w:r w:rsidR="001444AC" w:rsidRPr="003412C1">
        <w:rPr>
          <w:b/>
          <w:i/>
          <w:sz w:val="26"/>
        </w:rPr>
        <w:t>Phạm vi ứ</w:t>
      </w:r>
      <w:r w:rsidR="005E5485" w:rsidRPr="003412C1">
        <w:rPr>
          <w:b/>
          <w:i/>
          <w:sz w:val="26"/>
        </w:rPr>
        <w:t>ng dụng</w:t>
      </w:r>
    </w:p>
    <w:p w:rsidR="005E5485" w:rsidRPr="003412C1" w:rsidRDefault="005E5485" w:rsidP="00356631">
      <w:pPr>
        <w:ind w:left="1134" w:firstLine="567"/>
        <w:jc w:val="both"/>
        <w:rPr>
          <w:sz w:val="26"/>
        </w:rPr>
      </w:pPr>
      <w:r w:rsidRPr="003412C1">
        <w:rPr>
          <w:sz w:val="26"/>
        </w:rPr>
        <w:t>Đồng nguyên chất được sử</w:t>
      </w:r>
      <w:r w:rsidR="00910140" w:rsidRPr="003412C1">
        <w:rPr>
          <w:sz w:val="26"/>
        </w:rPr>
        <w:t xml:space="preserve"> dụng nhiều trong kỹ thuật điện;</w:t>
      </w:r>
      <w:r w:rsidRPr="003412C1">
        <w:rPr>
          <w:sz w:val="26"/>
        </w:rPr>
        <w:t xml:space="preserve"> đồng cứng được dùng chế tạo dây dẫn điện không vỏ bọc (đường dây cao thế), tha</w:t>
      </w:r>
      <w:r w:rsidR="00910140" w:rsidRPr="003412C1">
        <w:rPr>
          <w:sz w:val="26"/>
        </w:rPr>
        <w:t>nh góp, cổ góp của động cơ điện;</w:t>
      </w:r>
      <w:r w:rsidRPr="003412C1">
        <w:rPr>
          <w:sz w:val="26"/>
        </w:rPr>
        <w:t xml:space="preserve"> đồng mềm được dùng để chế tạo dây dẫn điện có vỏ bọc như cáp điện, dây quấn động cơ và máy biến áp.</w:t>
      </w:r>
    </w:p>
    <w:p w:rsidR="005E5485" w:rsidRPr="003412C1" w:rsidRDefault="005E5485" w:rsidP="007C74DA">
      <w:pPr>
        <w:spacing w:before="120"/>
        <w:ind w:left="1134" w:firstLine="567"/>
        <w:jc w:val="both"/>
        <w:rPr>
          <w:sz w:val="26"/>
        </w:rPr>
      </w:pPr>
      <w:r w:rsidRPr="003412C1">
        <w:rPr>
          <w:sz w:val="26"/>
        </w:rPr>
        <w:t>Ngoài các tạp chất như Zn, Fe, Ni, Al, Sn không có hại còn có các tạp chất có hại như Bi, Pb (làm xấu tính kéo) O</w:t>
      </w:r>
      <w:r w:rsidRPr="003412C1">
        <w:rPr>
          <w:sz w:val="26"/>
          <w:vertAlign w:val="subscript"/>
        </w:rPr>
        <w:t>2</w:t>
      </w:r>
      <w:r w:rsidRPr="003412C1">
        <w:rPr>
          <w:sz w:val="26"/>
        </w:rPr>
        <w:t xml:space="preserve"> làm dòn đồng.</w:t>
      </w:r>
    </w:p>
    <w:p w:rsidR="005E5485" w:rsidRPr="003412C1" w:rsidRDefault="00910140" w:rsidP="002C4578">
      <w:pPr>
        <w:spacing w:before="120"/>
        <w:ind w:left="1134" w:firstLine="567"/>
        <w:jc w:val="both"/>
        <w:rPr>
          <w:sz w:val="26"/>
          <w:lang w:val="es-ES"/>
        </w:rPr>
      </w:pPr>
      <w:r w:rsidRPr="003412C1">
        <w:rPr>
          <w:sz w:val="26"/>
          <w:lang w:val="es-ES"/>
        </w:rPr>
        <w:t>Ký hiệu: N</w:t>
      </w:r>
      <w:r w:rsidR="002C4578">
        <w:rPr>
          <w:sz w:val="26"/>
          <w:lang w:val="es-ES"/>
        </w:rPr>
        <w:t xml:space="preserve">ga M00(99,99%Cu); M0(99,95%Cu); </w:t>
      </w:r>
      <w:r w:rsidRPr="003412C1">
        <w:rPr>
          <w:sz w:val="26"/>
          <w:lang w:val="es-ES"/>
        </w:rPr>
        <w:t>M1(99,9%Cu); M4(99,0%</w:t>
      </w:r>
      <w:r w:rsidR="005E5485" w:rsidRPr="003412C1">
        <w:rPr>
          <w:sz w:val="26"/>
          <w:lang w:val="es-ES"/>
        </w:rPr>
        <w:t>Cu).</w:t>
      </w:r>
    </w:p>
    <w:p w:rsidR="005E5485" w:rsidRPr="003412C1" w:rsidRDefault="005E5485" w:rsidP="002C4578">
      <w:pPr>
        <w:spacing w:before="120"/>
        <w:ind w:left="1134" w:firstLine="567"/>
        <w:jc w:val="both"/>
        <w:rPr>
          <w:sz w:val="26"/>
          <w:lang w:val="es-ES"/>
        </w:rPr>
      </w:pPr>
      <w:r w:rsidRPr="003412C1">
        <w:rPr>
          <w:sz w:val="26"/>
          <w:lang w:val="es-ES"/>
        </w:rPr>
        <w:t>Ký hiệu Việt Nam</w:t>
      </w:r>
      <w:r w:rsidR="00910140" w:rsidRPr="003412C1">
        <w:rPr>
          <w:sz w:val="26"/>
          <w:lang w:val="es-ES"/>
        </w:rPr>
        <w:t>: Cu1(99,9% Cu); Cu2 (99,7% Cu);</w:t>
      </w:r>
      <w:r w:rsidR="002C4578">
        <w:rPr>
          <w:sz w:val="26"/>
          <w:lang w:val="es-ES"/>
        </w:rPr>
        <w:t xml:space="preserve"> </w:t>
      </w:r>
      <w:r w:rsidRPr="003412C1">
        <w:rPr>
          <w:sz w:val="26"/>
          <w:lang w:val="es-ES"/>
        </w:rPr>
        <w:t>Cu3 (99,5% Cu).</w:t>
      </w:r>
    </w:p>
    <w:p w:rsidR="005E5485" w:rsidRPr="008F37FA" w:rsidRDefault="008F37FA" w:rsidP="001C4218">
      <w:pPr>
        <w:spacing w:before="120" w:after="120"/>
        <w:jc w:val="both"/>
        <w:rPr>
          <w:b/>
          <w:sz w:val="26"/>
          <w:lang w:val="es-ES"/>
        </w:rPr>
      </w:pPr>
      <w:r w:rsidRPr="008F37FA">
        <w:rPr>
          <w:b/>
          <w:sz w:val="26"/>
          <w:lang w:val="es-ES"/>
        </w:rPr>
        <w:t>II. HỢP KIM ĐỒNG</w:t>
      </w:r>
    </w:p>
    <w:p w:rsidR="005E5485" w:rsidRPr="003412C1" w:rsidRDefault="00015CB3" w:rsidP="00356631">
      <w:pPr>
        <w:ind w:firstLine="567"/>
        <w:jc w:val="both"/>
        <w:rPr>
          <w:sz w:val="26"/>
          <w:lang w:val="es-ES"/>
        </w:rPr>
      </w:pPr>
      <w:r w:rsidRPr="003412C1">
        <w:rPr>
          <w:b/>
          <w:i/>
          <w:sz w:val="26"/>
          <w:lang w:val="es-ES"/>
        </w:rPr>
        <w:t xml:space="preserve">1. </w:t>
      </w:r>
      <w:r w:rsidR="007A262A" w:rsidRPr="003412C1">
        <w:rPr>
          <w:b/>
          <w:i/>
          <w:sz w:val="26"/>
          <w:lang w:val="es-ES"/>
        </w:rPr>
        <w:t>Đồng thau</w:t>
      </w:r>
      <w:r w:rsidR="007A262A" w:rsidRPr="003412C1">
        <w:rPr>
          <w:sz w:val="26"/>
          <w:lang w:val="es-ES"/>
        </w:rPr>
        <w:t xml:space="preserve"> (latông</w:t>
      </w:r>
      <w:r w:rsidR="005E5485" w:rsidRPr="003412C1">
        <w:rPr>
          <w:sz w:val="26"/>
          <w:lang w:val="es-ES"/>
        </w:rPr>
        <w:t>) là hợ</w:t>
      </w:r>
      <w:r w:rsidR="00910140" w:rsidRPr="003412C1">
        <w:rPr>
          <w:sz w:val="26"/>
          <w:lang w:val="es-ES"/>
        </w:rPr>
        <w:t>p kim của Cu-Zn (</w:t>
      </w:r>
      <w:r w:rsidR="005E5485" w:rsidRPr="003412C1">
        <w:rPr>
          <w:sz w:val="26"/>
          <w:lang w:val="es-ES"/>
        </w:rPr>
        <w:t>Zn &lt; 45%</w:t>
      </w:r>
      <w:r w:rsidR="00910140" w:rsidRPr="003412C1">
        <w:rPr>
          <w:sz w:val="26"/>
          <w:lang w:val="es-ES"/>
        </w:rPr>
        <w:t>)</w:t>
      </w:r>
    </w:p>
    <w:p w:rsidR="005E5485" w:rsidRPr="002C4578" w:rsidRDefault="002C4578" w:rsidP="00BA1A93">
      <w:pPr>
        <w:spacing w:before="120"/>
        <w:ind w:left="567" w:firstLine="567"/>
        <w:jc w:val="both"/>
        <w:rPr>
          <w:b/>
          <w:i/>
          <w:sz w:val="26"/>
        </w:rPr>
      </w:pPr>
      <w:r w:rsidRPr="002C4578">
        <w:rPr>
          <w:b/>
          <w:i/>
          <w:sz w:val="26"/>
        </w:rPr>
        <w:t>1.1</w:t>
      </w:r>
      <w:r w:rsidR="00015CB3" w:rsidRPr="002C4578">
        <w:rPr>
          <w:b/>
          <w:i/>
          <w:sz w:val="26"/>
        </w:rPr>
        <w:t xml:space="preserve">. </w:t>
      </w:r>
      <w:r w:rsidR="005E5485" w:rsidRPr="002C4578">
        <w:rPr>
          <w:b/>
          <w:i/>
          <w:sz w:val="26"/>
        </w:rPr>
        <w:t>Tính chất</w:t>
      </w:r>
    </w:p>
    <w:p w:rsidR="005E5485" w:rsidRPr="003412C1" w:rsidRDefault="007F12ED" w:rsidP="003412C1">
      <w:pPr>
        <w:spacing w:before="120"/>
        <w:ind w:left="1134" w:firstLine="567"/>
        <w:jc w:val="both"/>
        <w:rPr>
          <w:sz w:val="26"/>
        </w:rPr>
      </w:pPr>
      <w:r w:rsidRPr="003412C1">
        <w:rPr>
          <w:sz w:val="26"/>
        </w:rPr>
        <w:t xml:space="preserve">- </w:t>
      </w:r>
      <w:r w:rsidR="00FF6A58" w:rsidRPr="003412C1">
        <w:rPr>
          <w:sz w:val="26"/>
        </w:rPr>
        <w:t>Đồng thau l</w:t>
      </w:r>
      <w:r w:rsidR="005E5485" w:rsidRPr="003412C1">
        <w:rPr>
          <w:sz w:val="26"/>
        </w:rPr>
        <w:t>à hợp kim của Cu và Zn</w:t>
      </w:r>
      <w:r w:rsidR="00323C7B" w:rsidRPr="003412C1">
        <w:rPr>
          <w:sz w:val="26"/>
        </w:rPr>
        <w:t xml:space="preserve">, thường sử dụng loại có % Zn &lt; </w:t>
      </w:r>
      <w:r w:rsidR="005E5485" w:rsidRPr="003412C1">
        <w:rPr>
          <w:sz w:val="26"/>
        </w:rPr>
        <w:t>45% vì khi hàm lượng Zn &gt; 45% đồng thau chỉ có β cứng và dòn.</w:t>
      </w:r>
    </w:p>
    <w:p w:rsidR="005E5485" w:rsidRPr="003412C1" w:rsidRDefault="007F12ED" w:rsidP="003412C1">
      <w:pPr>
        <w:spacing w:before="120"/>
        <w:ind w:left="1134" w:firstLine="567"/>
        <w:jc w:val="both"/>
        <w:rPr>
          <w:sz w:val="26"/>
        </w:rPr>
      </w:pPr>
      <w:r w:rsidRPr="003412C1">
        <w:rPr>
          <w:sz w:val="26"/>
        </w:rPr>
        <w:t xml:space="preserve">- </w:t>
      </w:r>
      <w:r w:rsidR="005E5485" w:rsidRPr="003412C1">
        <w:rPr>
          <w:sz w:val="26"/>
        </w:rPr>
        <w:t>Khi hàm lượng</w:t>
      </w:r>
      <w:r w:rsidR="00FF6A58" w:rsidRPr="003412C1">
        <w:rPr>
          <w:sz w:val="26"/>
        </w:rPr>
        <w:t xml:space="preserve"> Zn &lt; 39%, đồng thau chỉ có một</w:t>
      </w:r>
      <w:r w:rsidR="005E5485" w:rsidRPr="003412C1">
        <w:rPr>
          <w:sz w:val="26"/>
        </w:rPr>
        <w:t xml:space="preserve"> pha α có</w:t>
      </w:r>
      <w:r w:rsidR="002D1417" w:rsidRPr="003412C1">
        <w:rPr>
          <w:sz w:val="26"/>
        </w:rPr>
        <w:t xml:space="preserve"> độ dẻo độ bền cao hơn đồng, </w:t>
      </w:r>
      <w:r w:rsidR="005E5485" w:rsidRPr="003412C1">
        <w:rPr>
          <w:sz w:val="26"/>
        </w:rPr>
        <w:t xml:space="preserve">được cán nguội thành các bán thành phẩm như tấm, thanh </w:t>
      </w:r>
      <w:r w:rsidR="00323C7B" w:rsidRPr="003412C1">
        <w:rPr>
          <w:sz w:val="26"/>
        </w:rPr>
        <w:t>v.v…</w:t>
      </w:r>
      <w:r w:rsidR="005E5485" w:rsidRPr="003412C1">
        <w:rPr>
          <w:sz w:val="26"/>
        </w:rPr>
        <w:t xml:space="preserve"> để làm các chi tiết máy qua dập.</w:t>
      </w:r>
    </w:p>
    <w:p w:rsidR="005E5485" w:rsidRPr="003412C1" w:rsidRDefault="007F12ED" w:rsidP="003412C1">
      <w:pPr>
        <w:spacing w:before="120"/>
        <w:ind w:left="1560" w:firstLine="567"/>
        <w:jc w:val="both"/>
        <w:rPr>
          <w:sz w:val="26"/>
        </w:rPr>
      </w:pPr>
      <w:r w:rsidRPr="003412C1">
        <w:rPr>
          <w:sz w:val="26"/>
        </w:rPr>
        <w:t xml:space="preserve">+ </w:t>
      </w:r>
      <w:r w:rsidR="005E5485" w:rsidRPr="003412C1">
        <w:rPr>
          <w:sz w:val="26"/>
        </w:rPr>
        <w:t>LCuZn4, LCuZn10 có màu đỏ nhạt và tính chất khá giống đồng còn gọi là đồng Tompăc.</w:t>
      </w:r>
    </w:p>
    <w:p w:rsidR="005E5485" w:rsidRPr="003412C1" w:rsidRDefault="007F12ED" w:rsidP="003412C1">
      <w:pPr>
        <w:spacing w:before="120"/>
        <w:ind w:left="1560" w:firstLine="567"/>
        <w:jc w:val="both"/>
        <w:rPr>
          <w:sz w:val="26"/>
        </w:rPr>
      </w:pPr>
      <w:r w:rsidRPr="003412C1">
        <w:rPr>
          <w:sz w:val="26"/>
        </w:rPr>
        <w:lastRenderedPageBreak/>
        <w:t xml:space="preserve">+ </w:t>
      </w:r>
      <w:r w:rsidR="005E5485" w:rsidRPr="003412C1">
        <w:rPr>
          <w:sz w:val="26"/>
        </w:rPr>
        <w:t>LCuZn20 có màu vàng giống Vàng (Au) được d</w:t>
      </w:r>
      <w:r w:rsidR="005A7B66" w:rsidRPr="003412C1">
        <w:rPr>
          <w:sz w:val="26"/>
        </w:rPr>
        <w:t>ùng l</w:t>
      </w:r>
      <w:r w:rsidR="00CF036E" w:rsidRPr="003412C1">
        <w:rPr>
          <w:sz w:val="26"/>
        </w:rPr>
        <w:t xml:space="preserve">àm đồ trang sức, trang trí </w:t>
      </w:r>
      <w:r w:rsidR="005A7B66" w:rsidRPr="003412C1">
        <w:rPr>
          <w:sz w:val="26"/>
        </w:rPr>
        <w:t>v.v…</w:t>
      </w:r>
    </w:p>
    <w:p w:rsidR="005E5485" w:rsidRPr="003412C1" w:rsidRDefault="007F12ED" w:rsidP="003412C1">
      <w:pPr>
        <w:spacing w:before="120"/>
        <w:ind w:left="1560" w:firstLine="567"/>
        <w:jc w:val="both"/>
        <w:rPr>
          <w:sz w:val="26"/>
        </w:rPr>
      </w:pPr>
      <w:r w:rsidRPr="003412C1">
        <w:rPr>
          <w:sz w:val="26"/>
        </w:rPr>
        <w:t xml:space="preserve">+ </w:t>
      </w:r>
      <w:r w:rsidR="00993E82" w:rsidRPr="003412C1">
        <w:rPr>
          <w:sz w:val="26"/>
        </w:rPr>
        <w:t xml:space="preserve">LCuZn30 có độ bền cao và độ dẻo cao nhất, </w:t>
      </w:r>
      <w:r w:rsidR="005E5485" w:rsidRPr="003412C1">
        <w:rPr>
          <w:sz w:val="26"/>
        </w:rPr>
        <w:t>dùng làm vỏ đạn.</w:t>
      </w:r>
    </w:p>
    <w:p w:rsidR="005E5485" w:rsidRPr="003412C1" w:rsidRDefault="007F12ED" w:rsidP="003412C1">
      <w:pPr>
        <w:spacing w:before="120"/>
        <w:ind w:left="1134" w:firstLine="567"/>
        <w:jc w:val="both"/>
        <w:rPr>
          <w:sz w:val="26"/>
        </w:rPr>
      </w:pPr>
      <w:r w:rsidRPr="003412C1">
        <w:rPr>
          <w:sz w:val="26"/>
        </w:rPr>
        <w:t xml:space="preserve">- </w:t>
      </w:r>
      <w:r w:rsidR="005E5485" w:rsidRPr="003412C1">
        <w:rPr>
          <w:sz w:val="26"/>
        </w:rPr>
        <w:t xml:space="preserve">Khi hàm lượng Zn &gt; 39% và nhỏ hơn 45%, đồng thau có hai pha đó là pha α (dẻo) và pha β (cứng và dòn), loại đồng thau này có độ bền, độ cứng cao hơn nhưng độ dẻo thấp hơn loại một pha. Đồng thau còn được tăng cường một số </w:t>
      </w:r>
      <w:r w:rsidRPr="003412C1">
        <w:rPr>
          <w:sz w:val="26"/>
        </w:rPr>
        <w:t>hợp kim khác như Pb, Sn, Al, Ni</w:t>
      </w:r>
      <w:r w:rsidR="00BD7D03" w:rsidRPr="003412C1">
        <w:rPr>
          <w:sz w:val="26"/>
        </w:rPr>
        <w:t xml:space="preserve"> v.v</w:t>
      </w:r>
      <w:r w:rsidR="005E5485" w:rsidRPr="003412C1">
        <w:rPr>
          <w:sz w:val="26"/>
        </w:rPr>
        <w:t xml:space="preserve">… </w:t>
      </w:r>
      <w:r w:rsidRPr="003412C1">
        <w:rPr>
          <w:sz w:val="26"/>
        </w:rPr>
        <w:t xml:space="preserve">Do </w:t>
      </w:r>
      <w:r w:rsidR="00A44DFD" w:rsidRPr="003412C1">
        <w:rPr>
          <w:sz w:val="26"/>
        </w:rPr>
        <w:t xml:space="preserve">Pb </w:t>
      </w:r>
      <w:r w:rsidR="005E5485" w:rsidRPr="003412C1">
        <w:rPr>
          <w:sz w:val="26"/>
        </w:rPr>
        <w:t xml:space="preserve">không hòa tan </w:t>
      </w:r>
      <w:r w:rsidR="00A44DFD" w:rsidRPr="003412C1">
        <w:rPr>
          <w:sz w:val="26"/>
        </w:rPr>
        <w:t>vào Zn, làm phôi dễ gãy nên tăng tính cắt gọt;</w:t>
      </w:r>
      <w:r w:rsidR="005E5485" w:rsidRPr="003412C1">
        <w:rPr>
          <w:sz w:val="26"/>
        </w:rPr>
        <w:t xml:space="preserve"> Sn làm tăng tính chịu ăn mòn trong nước biển </w:t>
      </w:r>
      <w:r w:rsidR="00A44DFD" w:rsidRPr="003412C1">
        <w:rPr>
          <w:sz w:val="26"/>
        </w:rPr>
        <w:t>(</w:t>
      </w:r>
      <w:r w:rsidR="005E5485" w:rsidRPr="003412C1">
        <w:rPr>
          <w:sz w:val="26"/>
        </w:rPr>
        <w:t>ví dụ như LCuZn39Sn dùng làm các chi tiết của tàu biển</w:t>
      </w:r>
      <w:r w:rsidR="00D259B7" w:rsidRPr="003412C1">
        <w:rPr>
          <w:sz w:val="26"/>
        </w:rPr>
        <w:t xml:space="preserve"> như chân vịt, bulông, đai ốc</w:t>
      </w:r>
      <w:r w:rsidR="00BD7D03" w:rsidRPr="003412C1">
        <w:rPr>
          <w:sz w:val="26"/>
        </w:rPr>
        <w:t xml:space="preserve"> v.v</w:t>
      </w:r>
      <w:r w:rsidR="005E5485" w:rsidRPr="003412C1">
        <w:rPr>
          <w:sz w:val="26"/>
        </w:rPr>
        <w:t>…</w:t>
      </w:r>
      <w:r w:rsidR="00A44DFD" w:rsidRPr="003412C1">
        <w:rPr>
          <w:sz w:val="26"/>
        </w:rPr>
        <w:t>);  Al và</w:t>
      </w:r>
      <w:r w:rsidR="005E5485" w:rsidRPr="003412C1">
        <w:rPr>
          <w:sz w:val="26"/>
        </w:rPr>
        <w:t xml:space="preserve"> Ni làm tăng cơ tính.</w:t>
      </w:r>
    </w:p>
    <w:p w:rsidR="005E5485" w:rsidRPr="003412C1" w:rsidRDefault="00A44DFD" w:rsidP="003412C1">
      <w:pPr>
        <w:spacing w:before="120"/>
        <w:ind w:left="2268" w:hanging="141"/>
        <w:jc w:val="both"/>
        <w:rPr>
          <w:sz w:val="26"/>
        </w:rPr>
      </w:pPr>
      <w:r w:rsidRPr="003412C1">
        <w:rPr>
          <w:sz w:val="26"/>
        </w:rPr>
        <w:t>+ LCuZn37 có giới hạn bền</w:t>
      </w:r>
      <w:r w:rsidR="005E5485" w:rsidRPr="003412C1">
        <w:rPr>
          <w:sz w:val="26"/>
        </w:rPr>
        <w:t xml:space="preserve"> cao nhất.</w:t>
      </w:r>
    </w:p>
    <w:p w:rsidR="00660E10" w:rsidRDefault="002F0B1F" w:rsidP="00356631">
      <w:pPr>
        <w:ind w:left="567" w:firstLine="567"/>
        <w:jc w:val="both"/>
      </w:pPr>
      <w:r>
        <w:rPr>
          <w:noProof/>
        </w:rPr>
        <mc:AlternateContent>
          <mc:Choice Requires="wpg">
            <w:drawing>
              <wp:anchor distT="0" distB="0" distL="114300" distR="114300" simplePos="0" relativeHeight="251659264" behindDoc="0" locked="0" layoutInCell="1" allowOverlap="1">
                <wp:simplePos x="0" y="0"/>
                <wp:positionH relativeFrom="column">
                  <wp:posOffset>1169670</wp:posOffset>
                </wp:positionH>
                <wp:positionV relativeFrom="paragraph">
                  <wp:posOffset>124460</wp:posOffset>
                </wp:positionV>
                <wp:extent cx="4391025" cy="2105025"/>
                <wp:effectExtent l="0" t="0" r="0" b="0"/>
                <wp:wrapNone/>
                <wp:docPr id="8"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91025" cy="2105025"/>
                          <a:chOff x="0" y="0"/>
                          <a:chExt cx="4390845" cy="2156604"/>
                        </a:xfrm>
                      </wpg:grpSpPr>
                      <pic:pic xmlns:pic="http://schemas.openxmlformats.org/drawingml/2006/picture">
                        <pic:nvPicPr>
                          <pic:cNvPr id="9" name="Picture 65" descr="latong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3207" cy="1440611"/>
                          </a:xfrm>
                          <a:prstGeom prst="rect">
                            <a:avLst/>
                          </a:prstGeom>
                          <a:noFill/>
                          <a:ln>
                            <a:noFill/>
                          </a:ln>
                        </pic:spPr>
                      </pic:pic>
                      <wps:wsp>
                        <wps:cNvPr id="10" name="Text Box 2"/>
                        <wps:cNvSpPr txBox="1"/>
                        <wps:spPr>
                          <a:xfrm>
                            <a:off x="0" y="1552755"/>
                            <a:ext cx="4390845" cy="603849"/>
                          </a:xfrm>
                          <a:prstGeom prst="rect">
                            <a:avLst/>
                          </a:prstGeom>
                          <a:noFill/>
                          <a:ln w="6350">
                            <a:noFill/>
                          </a:ln>
                          <a:effectLst/>
                        </wps:spPr>
                        <wps:txbx>
                          <w:txbxContent>
                            <w:p w:rsidR="003412C1" w:rsidRPr="003412C1" w:rsidRDefault="003412C1" w:rsidP="003412C1">
                              <w:pPr>
                                <w:spacing w:before="120"/>
                                <w:jc w:val="center"/>
                                <w:rPr>
                                  <w:i/>
                                </w:rPr>
                              </w:pPr>
                              <w:r w:rsidRPr="00993E82">
                                <w:rPr>
                                  <w:b/>
                                  <w:i/>
                                </w:rPr>
                                <w:t>Hình 8.1.</w:t>
                              </w:r>
                              <w:r>
                                <w:t xml:space="preserve"> </w:t>
                              </w:r>
                              <w:r w:rsidRPr="003412C1">
                                <w:rPr>
                                  <w:i/>
                                </w:rPr>
                                <w:t>Tổ chức tế vi của latông</w:t>
                              </w:r>
                            </w:p>
                            <w:p w:rsidR="003412C1" w:rsidRPr="003412C1" w:rsidRDefault="003412C1" w:rsidP="003412C1">
                              <w:pPr>
                                <w:jc w:val="center"/>
                                <w:rPr>
                                  <w:i/>
                                </w:rPr>
                              </w:pPr>
                              <w:r w:rsidRPr="003412C1">
                                <w:rPr>
                                  <w:i/>
                                </w:rPr>
                                <w:t>Phần màu tối là pha α, màu sáng là pha 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id="Group 3" o:spid="_x0000_s1026" style="position:absolute;left:0;text-align:left;margin-left:92.1pt;margin-top:9.8pt;width:345.75pt;height:165.75pt;z-index:251659264;mso-height-relative:margin" coordsize="43908,215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5" o:spid="_x0000_s1027" type="#_x0000_t75" alt="latong1" style="position:absolute;width:43132;height:144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n2hLEAAAA2gAAAA8AAABkcnMvZG93bnJldi54bWxEj0FrwkAUhO9C/8PyCl5ENyq0mrqKKIqX&#10;HkwFPb7uviah2bchu5r4791CweMwM98wi1VnK3GjxpeOFYxHCQhi7UzJuYLT1244A+EDssHKMSm4&#10;k4fV8qW3wNS4lo90y0IuIoR9igqKEOpUSq8LsuhHriaO3o9rLIYom1yaBtsIt5WcJMmbtFhyXCiw&#10;pk1B+je7WgWX4+xQY6anuh2ct5+7/P203n8r1X/t1h8gAnXhGf5vH4yCOfxdiTdALh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Nn2hLEAAAA2gAAAA8AAAAAAAAAAAAAAAAA&#10;nwIAAGRycy9kb3ducmV2LnhtbFBLBQYAAAAABAAEAPcAAACQAwAAAAA=&#10;">
                  <v:imagedata r:id="rId10" o:title="latong1"/>
                  <v:path arrowok="t"/>
                </v:shape>
                <v:shapetype id="_x0000_t202" coordsize="21600,21600" o:spt="202" path="m,l,21600r21600,l21600,xe">
                  <v:stroke joinstyle="miter"/>
                  <v:path gradientshapeok="t" o:connecttype="rect"/>
                </v:shapetype>
                <v:shape id="Text Box 2" o:spid="_x0000_s1028" type="#_x0000_t202" style="position:absolute;top:15527;width:43908;height:60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3412C1" w:rsidRPr="003412C1" w:rsidRDefault="003412C1" w:rsidP="003412C1">
                        <w:pPr>
                          <w:spacing w:before="120"/>
                          <w:jc w:val="center"/>
                          <w:rPr>
                            <w:i/>
                          </w:rPr>
                        </w:pPr>
                        <w:r w:rsidRPr="00993E82">
                          <w:rPr>
                            <w:b/>
                            <w:i/>
                          </w:rPr>
                          <w:t>Hình 8.1.</w:t>
                        </w:r>
                        <w:r>
                          <w:t xml:space="preserve"> </w:t>
                        </w:r>
                        <w:r w:rsidRPr="003412C1">
                          <w:rPr>
                            <w:i/>
                          </w:rPr>
                          <w:t>Tổ chức tế vi của latông</w:t>
                        </w:r>
                      </w:p>
                      <w:p w:rsidR="003412C1" w:rsidRPr="003412C1" w:rsidRDefault="003412C1" w:rsidP="003412C1">
                        <w:pPr>
                          <w:jc w:val="center"/>
                          <w:rPr>
                            <w:i/>
                          </w:rPr>
                        </w:pPr>
                        <w:r w:rsidRPr="003412C1">
                          <w:rPr>
                            <w:i/>
                          </w:rPr>
                          <w:t>Phần màu tối là pha α, màu sáng là pha β</w:t>
                        </w:r>
                      </w:p>
                    </w:txbxContent>
                  </v:textbox>
                </v:shape>
              </v:group>
            </w:pict>
          </mc:Fallback>
        </mc:AlternateContent>
      </w:r>
    </w:p>
    <w:p w:rsidR="00660E10" w:rsidRPr="00660E10" w:rsidRDefault="00660E10" w:rsidP="00356631">
      <w:pPr>
        <w:ind w:left="567" w:firstLine="567"/>
        <w:jc w:val="both"/>
      </w:pPr>
    </w:p>
    <w:p w:rsidR="003412C1" w:rsidRDefault="003412C1" w:rsidP="00B36D0F">
      <w:pPr>
        <w:spacing w:before="2040"/>
        <w:ind w:left="2835" w:firstLine="567"/>
        <w:jc w:val="both"/>
        <w:rPr>
          <w:b/>
          <w:i/>
        </w:rPr>
      </w:pPr>
    </w:p>
    <w:p w:rsidR="003412C1" w:rsidRDefault="003412C1" w:rsidP="003412C1">
      <w:pPr>
        <w:spacing w:before="120"/>
        <w:ind w:left="2835" w:firstLine="567"/>
        <w:jc w:val="both"/>
        <w:rPr>
          <w:b/>
          <w:i/>
        </w:rPr>
      </w:pPr>
    </w:p>
    <w:p w:rsidR="005E5485" w:rsidRPr="002C4578" w:rsidRDefault="002C4578" w:rsidP="003412C1">
      <w:pPr>
        <w:spacing w:before="240" w:after="120"/>
        <w:ind w:left="567" w:firstLine="567"/>
        <w:jc w:val="both"/>
        <w:rPr>
          <w:b/>
          <w:i/>
          <w:sz w:val="26"/>
        </w:rPr>
      </w:pPr>
      <w:r w:rsidRPr="002C4578">
        <w:rPr>
          <w:b/>
          <w:i/>
          <w:sz w:val="26"/>
        </w:rPr>
        <w:t>1.2</w:t>
      </w:r>
      <w:r w:rsidR="00015CB3" w:rsidRPr="002C4578">
        <w:rPr>
          <w:b/>
          <w:i/>
          <w:sz w:val="26"/>
        </w:rPr>
        <w:t xml:space="preserve">. </w:t>
      </w:r>
      <w:r w:rsidR="001A23B6" w:rsidRPr="002C4578">
        <w:rPr>
          <w:b/>
          <w:i/>
          <w:sz w:val="26"/>
        </w:rPr>
        <w:t>Phạm vi ứ</w:t>
      </w:r>
      <w:r w:rsidR="005E5485" w:rsidRPr="002C4578">
        <w:rPr>
          <w:b/>
          <w:i/>
          <w:sz w:val="26"/>
        </w:rPr>
        <w:t>ng dụng</w:t>
      </w:r>
    </w:p>
    <w:p w:rsidR="005E5485" w:rsidRPr="003412C1" w:rsidRDefault="005E5485" w:rsidP="003412C1">
      <w:pPr>
        <w:ind w:left="1134" w:firstLine="709"/>
        <w:jc w:val="both"/>
        <w:rPr>
          <w:sz w:val="26"/>
        </w:rPr>
      </w:pPr>
      <w:r w:rsidRPr="003412C1">
        <w:rPr>
          <w:sz w:val="26"/>
        </w:rPr>
        <w:t>Đồng thau được dùng nhiều t</w:t>
      </w:r>
      <w:r w:rsidR="002D1417" w:rsidRPr="003412C1">
        <w:rPr>
          <w:sz w:val="26"/>
        </w:rPr>
        <w:t xml:space="preserve">rong kỹ thuật điện để </w:t>
      </w:r>
      <w:r w:rsidRPr="003412C1">
        <w:rPr>
          <w:sz w:val="26"/>
        </w:rPr>
        <w:t>chế tạo các chi tiết dẫn điện như đầu nối ở bảng phân phối điện, ốc xiết cáp điện, phích cắm điện ổ cắm điện hoặc ốc vít, đai ốc cho hệ thố</w:t>
      </w:r>
      <w:r w:rsidR="002D1417" w:rsidRPr="003412C1">
        <w:rPr>
          <w:sz w:val="26"/>
        </w:rPr>
        <w:t xml:space="preserve">ng nối đất dùng trong cơ khí; </w:t>
      </w:r>
      <w:r w:rsidRPr="003412C1">
        <w:rPr>
          <w:sz w:val="26"/>
        </w:rPr>
        <w:t>làm các chi tiết máy chịu ăn mòn trong các môi trường như không khí ẩm, nước ngọt, n</w:t>
      </w:r>
      <w:r w:rsidR="00A44DFD" w:rsidRPr="003412C1">
        <w:rPr>
          <w:sz w:val="26"/>
        </w:rPr>
        <w:t>ước biển có nhiệt độ cao (200-</w:t>
      </w:r>
      <w:r w:rsidRPr="003412C1">
        <w:rPr>
          <w:sz w:val="26"/>
        </w:rPr>
        <w:t>300</w:t>
      </w:r>
      <w:r w:rsidR="00A44DFD" w:rsidRPr="003412C1">
        <w:rPr>
          <w:sz w:val="26"/>
        </w:rPr>
        <w:t>)</w:t>
      </w:r>
      <w:r w:rsidRPr="003412C1">
        <w:rPr>
          <w:sz w:val="26"/>
          <w:vertAlign w:val="superscript"/>
        </w:rPr>
        <w:t>o</w:t>
      </w:r>
      <w:r w:rsidR="00A44DFD" w:rsidRPr="003412C1">
        <w:rPr>
          <w:sz w:val="26"/>
        </w:rPr>
        <w:t>C</w:t>
      </w:r>
      <w:r w:rsidRPr="003412C1">
        <w:rPr>
          <w:sz w:val="26"/>
        </w:rPr>
        <w:t>.</w:t>
      </w:r>
    </w:p>
    <w:p w:rsidR="005E5485" w:rsidRPr="003412C1" w:rsidRDefault="00015CB3" w:rsidP="00BC2262">
      <w:pPr>
        <w:spacing w:before="120" w:after="120"/>
        <w:ind w:firstLine="567"/>
        <w:jc w:val="both"/>
        <w:rPr>
          <w:sz w:val="26"/>
        </w:rPr>
      </w:pPr>
      <w:r w:rsidRPr="003412C1">
        <w:rPr>
          <w:b/>
          <w:i/>
          <w:sz w:val="26"/>
        </w:rPr>
        <w:t xml:space="preserve">2. </w:t>
      </w:r>
      <w:r w:rsidR="00A44DFD" w:rsidRPr="003412C1">
        <w:rPr>
          <w:b/>
          <w:i/>
          <w:sz w:val="26"/>
        </w:rPr>
        <w:t>Đồng thanh</w:t>
      </w:r>
      <w:r w:rsidR="00A44DFD" w:rsidRPr="003412C1">
        <w:rPr>
          <w:sz w:val="26"/>
        </w:rPr>
        <w:t xml:space="preserve"> (brông</w:t>
      </w:r>
      <w:r w:rsidR="005E5485" w:rsidRPr="003412C1">
        <w:rPr>
          <w:sz w:val="26"/>
        </w:rPr>
        <w:t>)</w:t>
      </w:r>
    </w:p>
    <w:p w:rsidR="005E5485" w:rsidRPr="003412C1" w:rsidRDefault="005E5485" w:rsidP="00BC2262">
      <w:pPr>
        <w:ind w:left="1134" w:firstLine="567"/>
        <w:jc w:val="both"/>
        <w:rPr>
          <w:sz w:val="26"/>
        </w:rPr>
      </w:pPr>
      <w:r w:rsidRPr="003412C1">
        <w:rPr>
          <w:sz w:val="26"/>
        </w:rPr>
        <w:t>Đồng thanh là hợp kim của Cu và các nguyên tố hợp kim ngoài kẽm như Sn, A</w:t>
      </w:r>
      <w:r w:rsidR="00A44DFD" w:rsidRPr="003412C1">
        <w:rPr>
          <w:sz w:val="26"/>
        </w:rPr>
        <w:t>l, Pb, Be</w:t>
      </w:r>
      <w:r w:rsidR="00BA1A93" w:rsidRPr="003412C1">
        <w:rPr>
          <w:sz w:val="26"/>
        </w:rPr>
        <w:t xml:space="preserve"> v.v</w:t>
      </w:r>
      <w:r w:rsidRPr="003412C1">
        <w:rPr>
          <w:sz w:val="26"/>
        </w:rPr>
        <w:t>… Một vài loại đồng thanh thường dùng như sau:</w:t>
      </w:r>
    </w:p>
    <w:p w:rsidR="005E5485" w:rsidRPr="00EA605B" w:rsidRDefault="00EA605B" w:rsidP="00BC2262">
      <w:pPr>
        <w:spacing w:before="120" w:after="120"/>
        <w:ind w:left="567" w:firstLine="567"/>
        <w:jc w:val="both"/>
        <w:rPr>
          <w:b/>
          <w:i/>
          <w:sz w:val="26"/>
        </w:rPr>
      </w:pPr>
      <w:r w:rsidRPr="00EA605B">
        <w:rPr>
          <w:b/>
          <w:i/>
          <w:sz w:val="26"/>
        </w:rPr>
        <w:t>2.1</w:t>
      </w:r>
      <w:r w:rsidR="00015CB3" w:rsidRPr="00EA605B">
        <w:rPr>
          <w:b/>
          <w:i/>
          <w:sz w:val="26"/>
        </w:rPr>
        <w:t xml:space="preserve">. </w:t>
      </w:r>
      <w:r w:rsidR="005E5485" w:rsidRPr="00EA605B">
        <w:rPr>
          <w:b/>
          <w:i/>
          <w:sz w:val="26"/>
        </w:rPr>
        <w:t>Đồng thanh thiếc (</w:t>
      </w:r>
      <w:r w:rsidR="00A44DFD" w:rsidRPr="00EA605B">
        <w:rPr>
          <w:b/>
          <w:i/>
          <w:sz w:val="26"/>
        </w:rPr>
        <w:t>b</w:t>
      </w:r>
      <w:r w:rsidR="005E5485" w:rsidRPr="00EA605B">
        <w:rPr>
          <w:b/>
          <w:i/>
          <w:sz w:val="26"/>
        </w:rPr>
        <w:t>rông thiếc)</w:t>
      </w:r>
    </w:p>
    <w:p w:rsidR="005E5485" w:rsidRPr="003412C1" w:rsidRDefault="005E5485" w:rsidP="003412C1">
      <w:pPr>
        <w:ind w:left="1134" w:firstLine="567"/>
        <w:jc w:val="both"/>
        <w:rPr>
          <w:sz w:val="26"/>
        </w:rPr>
      </w:pPr>
      <w:r w:rsidRPr="003412C1">
        <w:rPr>
          <w:sz w:val="26"/>
        </w:rPr>
        <w:t xml:space="preserve">Là hợp kim của Cu và Sn, thường dùng với hàm lượng </w:t>
      </w:r>
      <w:r w:rsidR="00B36D0F" w:rsidRPr="003412C1">
        <w:rPr>
          <w:sz w:val="26"/>
        </w:rPr>
        <w:t>Sn &lt;</w:t>
      </w:r>
      <w:r w:rsidRPr="003412C1">
        <w:rPr>
          <w:sz w:val="26"/>
        </w:rPr>
        <w:t>15%.</w:t>
      </w:r>
    </w:p>
    <w:p w:rsidR="005E5485" w:rsidRPr="003412C1" w:rsidRDefault="005E5485" w:rsidP="003412C1">
      <w:pPr>
        <w:ind w:left="1134" w:firstLine="567"/>
        <w:jc w:val="both"/>
        <w:rPr>
          <w:sz w:val="26"/>
        </w:rPr>
      </w:pPr>
      <w:r w:rsidRPr="003412C1">
        <w:rPr>
          <w:sz w:val="26"/>
        </w:rPr>
        <w:t>Độ bền và độ dẻo cao, độ dẻo chỉ kém khi %Sn &gt; 8%.</w:t>
      </w:r>
    </w:p>
    <w:p w:rsidR="005E5485" w:rsidRPr="003412C1" w:rsidRDefault="005E5485" w:rsidP="003412C1">
      <w:pPr>
        <w:ind w:left="1134" w:firstLine="567"/>
        <w:jc w:val="both"/>
        <w:rPr>
          <w:sz w:val="26"/>
        </w:rPr>
      </w:pPr>
      <w:r w:rsidRPr="003412C1">
        <w:rPr>
          <w:sz w:val="26"/>
        </w:rPr>
        <w:t>Tính đúc tốt, dùng để đúc đồ</w:t>
      </w:r>
      <w:r w:rsidR="00445534" w:rsidRPr="003412C1">
        <w:rPr>
          <w:sz w:val="26"/>
        </w:rPr>
        <w:t xml:space="preserve"> mỹ nghệ, đúc tượng, đúc chuông v.v</w:t>
      </w:r>
      <w:r w:rsidRPr="003412C1">
        <w:rPr>
          <w:sz w:val="26"/>
        </w:rPr>
        <w:t>…</w:t>
      </w:r>
    </w:p>
    <w:p w:rsidR="005E5485" w:rsidRPr="003412C1" w:rsidRDefault="005E5485" w:rsidP="003412C1">
      <w:pPr>
        <w:spacing w:before="120"/>
        <w:ind w:left="1134" w:firstLine="567"/>
        <w:jc w:val="both"/>
        <w:rPr>
          <w:sz w:val="26"/>
        </w:rPr>
      </w:pPr>
      <w:r w:rsidRPr="003412C1">
        <w:rPr>
          <w:sz w:val="26"/>
        </w:rPr>
        <w:t>Chống ăn mòn, chống mài mòn tốt nên được dùng làm các chi tiết máy trong các môi trường không khí ẩm, không khí vùng biển (như ổ trượt, bạc lót, bánh răng).</w:t>
      </w:r>
    </w:p>
    <w:p w:rsidR="00BA1A93" w:rsidRDefault="00BA1A93" w:rsidP="00BA1A93">
      <w:pPr>
        <w:spacing w:before="2040"/>
        <w:ind w:left="3402" w:firstLine="567"/>
        <w:jc w:val="both"/>
      </w:pPr>
      <w:r>
        <w:lastRenderedPageBreak/>
        <w:t xml:space="preserve">a) </w:t>
      </w:r>
      <w:r>
        <w:tab/>
      </w:r>
      <w:r>
        <w:tab/>
      </w:r>
      <w:r>
        <w:tab/>
      </w:r>
      <w:r>
        <w:tab/>
      </w:r>
      <w:r>
        <w:tab/>
      </w:r>
      <w:r>
        <w:tab/>
        <w:t>b)</w:t>
      </w:r>
    </w:p>
    <w:p w:rsidR="00BA1A93" w:rsidRDefault="002F0B1F" w:rsidP="00BA1A93">
      <w:pPr>
        <w:spacing w:before="120"/>
        <w:ind w:left="3402" w:firstLine="567"/>
        <w:jc w:val="both"/>
        <w:rPr>
          <w:b/>
          <w:i/>
        </w:rPr>
      </w:pPr>
      <w:r>
        <w:rPr>
          <w:noProof/>
        </w:rPr>
        <mc:AlternateContent>
          <mc:Choice Requires="wpg">
            <w:drawing>
              <wp:anchor distT="0" distB="0" distL="114300" distR="114300" simplePos="0" relativeHeight="251660288" behindDoc="0" locked="0" layoutInCell="1" allowOverlap="1">
                <wp:simplePos x="0" y="0"/>
                <wp:positionH relativeFrom="column">
                  <wp:posOffset>1049020</wp:posOffset>
                </wp:positionH>
                <wp:positionV relativeFrom="paragraph">
                  <wp:posOffset>40640</wp:posOffset>
                </wp:positionV>
                <wp:extent cx="4813300" cy="1941195"/>
                <wp:effectExtent l="0" t="0" r="0" b="1905"/>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13300" cy="1941195"/>
                          <a:chOff x="0" y="0"/>
                          <a:chExt cx="4813539" cy="1940943"/>
                        </a:xfrm>
                      </wpg:grpSpPr>
                      <pic:pic xmlns:pic="http://schemas.openxmlformats.org/drawingml/2006/picture">
                        <pic:nvPicPr>
                          <pic:cNvPr id="6" name="Picture 66"/>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552090" y="0"/>
                            <a:ext cx="4028536" cy="1354347"/>
                          </a:xfrm>
                          <a:prstGeom prst="rect">
                            <a:avLst/>
                          </a:prstGeom>
                          <a:noFill/>
                          <a:ln>
                            <a:noFill/>
                          </a:ln>
                        </pic:spPr>
                      </pic:pic>
                      <wps:wsp>
                        <wps:cNvPr id="7" name="Text Box 4"/>
                        <wps:cNvSpPr txBox="1"/>
                        <wps:spPr>
                          <a:xfrm>
                            <a:off x="0" y="1354347"/>
                            <a:ext cx="4813539" cy="586596"/>
                          </a:xfrm>
                          <a:prstGeom prst="rect">
                            <a:avLst/>
                          </a:prstGeom>
                          <a:noFill/>
                          <a:ln w="6350">
                            <a:noFill/>
                          </a:ln>
                          <a:effectLst/>
                        </wps:spPr>
                        <wps:txbx>
                          <w:txbxContent>
                            <w:p w:rsidR="005E2BEB" w:rsidRPr="005E2BEB" w:rsidRDefault="005E2BEB" w:rsidP="005E2BEB">
                              <w:pPr>
                                <w:spacing w:before="120"/>
                                <w:jc w:val="center"/>
                                <w:rPr>
                                  <w:i/>
                                </w:rPr>
                              </w:pPr>
                              <w:r w:rsidRPr="005E2BEB">
                                <w:rPr>
                                  <w:b/>
                                  <w:i/>
                                </w:rPr>
                                <w:t>Hình 8.2.</w:t>
                              </w:r>
                              <w:r w:rsidRPr="005E2BEB">
                                <w:rPr>
                                  <w:i/>
                                </w:rPr>
                                <w:t xml:space="preserve"> Tổ chức tế vi của brông</w:t>
                              </w:r>
                            </w:p>
                            <w:p w:rsidR="005E2BEB" w:rsidRPr="005E2BEB" w:rsidRDefault="005E2BEB" w:rsidP="005E2BEB">
                              <w:pPr>
                                <w:jc w:val="center"/>
                                <w:rPr>
                                  <w:i/>
                                </w:rPr>
                              </w:pPr>
                              <w:r w:rsidRPr="005E2BEB">
                                <w:rPr>
                                  <w:i/>
                                </w:rPr>
                                <w:t>a) Brông biến dạng một pha với 5%Sn</w:t>
                              </w:r>
                              <w:r w:rsidRPr="005E2BEB">
                                <w:rPr>
                                  <w:i/>
                                </w:rPr>
                                <w:tab/>
                                <w:t>b) Brông đúc hai pha với 10%Sn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5" o:spid="_x0000_s1029" style="position:absolute;left:0;text-align:left;margin-left:82.6pt;margin-top:3.2pt;width:379pt;height:152.85pt;z-index:251660288" coordsize="48135,194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">
                <v:shape id="Picture 66" o:spid="_x0000_s1030" type="#_x0000_t75" style="position:absolute;left:5520;width:40286;height:135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MYVjDAAAA2gAAAA8AAABkcnMvZG93bnJldi54bWxEj0+LwjAUxO+C3yG8BW82VVGWapRFFPTg&#10;wT+w9fZsnm13m5fSRK3ffrMgeBxm5jfMbNGaStypcaVlBYMoBkGcWV1yruB0XPc/QTiPrLGyTAqe&#10;5GAx73ZmmGj74D3dDz4XAcIuQQWF93UipcsKMugiWxMH72obgz7IJpe6wUeAm0oO43giDZYcFgqs&#10;aVlQ9nu4GQXnfJWmKY22g9vPeL9z1n7Hl1Sp3kf7NQXhqfXv8Ku90Qom8H8l3AA5/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YxhWMMAAADaAAAADwAAAAAAAAAAAAAAAACf&#10;AgAAZHJzL2Rvd25yZXYueG1sUEsFBgAAAAAEAAQA9wAAAI8DAAAAAA==&#10;">
                  <v:imagedata r:id="rId12" o:title=""/>
                  <v:path arrowok="t"/>
                </v:shape>
                <v:shape id="Text Box 4" o:spid="_x0000_s1031" type="#_x0000_t202" style="position:absolute;top:13543;width:48135;height:58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rsidR="005E2BEB" w:rsidRPr="005E2BEB" w:rsidRDefault="005E2BEB" w:rsidP="005E2BEB">
                        <w:pPr>
                          <w:spacing w:before="120"/>
                          <w:jc w:val="center"/>
                          <w:rPr>
                            <w:i/>
                          </w:rPr>
                        </w:pPr>
                        <w:r w:rsidRPr="005E2BEB">
                          <w:rPr>
                            <w:b/>
                            <w:i/>
                          </w:rPr>
                          <w:t>Hình 8.2.</w:t>
                        </w:r>
                        <w:r w:rsidRPr="005E2BEB">
                          <w:rPr>
                            <w:i/>
                          </w:rPr>
                          <w:t xml:space="preserve"> Tổ chức tế vi của brông</w:t>
                        </w:r>
                      </w:p>
                      <w:p w:rsidR="005E2BEB" w:rsidRPr="005E2BEB" w:rsidRDefault="005E2BEB" w:rsidP="005E2BEB">
                        <w:pPr>
                          <w:jc w:val="center"/>
                          <w:rPr>
                            <w:i/>
                          </w:rPr>
                        </w:pPr>
                        <w:r w:rsidRPr="005E2BEB">
                          <w:rPr>
                            <w:i/>
                          </w:rPr>
                          <w:t>a) Brông biến dạng một pha với 5%Sn</w:t>
                        </w:r>
                        <w:r w:rsidRPr="005E2BEB">
                          <w:rPr>
                            <w:i/>
                          </w:rPr>
                          <w:tab/>
                          <w:t>b) Brông đúc hai pha với 10%Sn</w:t>
                        </w:r>
                      </w:p>
                    </w:txbxContent>
                  </v:textbox>
                </v:shape>
              </v:group>
            </w:pict>
          </mc:Fallback>
        </mc:AlternateContent>
      </w:r>
    </w:p>
    <w:p w:rsidR="005E2BEB" w:rsidRDefault="005E2BEB" w:rsidP="00BA1A93">
      <w:pPr>
        <w:spacing w:before="120"/>
        <w:ind w:left="3402" w:firstLine="567"/>
        <w:jc w:val="both"/>
        <w:rPr>
          <w:b/>
          <w:i/>
        </w:rPr>
      </w:pPr>
    </w:p>
    <w:p w:rsidR="005E2BEB" w:rsidRDefault="005E2BEB" w:rsidP="00BA1A93">
      <w:pPr>
        <w:spacing w:before="120"/>
        <w:ind w:left="3402" w:firstLine="567"/>
        <w:jc w:val="both"/>
        <w:rPr>
          <w:b/>
          <w:i/>
        </w:rPr>
      </w:pPr>
    </w:p>
    <w:p w:rsidR="005E2BEB" w:rsidRDefault="005E2BEB" w:rsidP="00BA1A93">
      <w:pPr>
        <w:spacing w:before="120"/>
        <w:ind w:left="3402" w:firstLine="567"/>
        <w:jc w:val="both"/>
        <w:rPr>
          <w:b/>
          <w:i/>
        </w:rPr>
      </w:pPr>
    </w:p>
    <w:p w:rsidR="005E2BEB" w:rsidRDefault="005E2BEB" w:rsidP="00BA1A93">
      <w:pPr>
        <w:spacing w:before="120"/>
        <w:ind w:left="3402" w:firstLine="567"/>
        <w:jc w:val="both"/>
        <w:rPr>
          <w:b/>
          <w:i/>
        </w:rPr>
      </w:pPr>
    </w:p>
    <w:p w:rsidR="005E2BEB" w:rsidRDefault="005E2BEB" w:rsidP="00BA1A93">
      <w:pPr>
        <w:spacing w:before="120"/>
        <w:ind w:left="3402" w:firstLine="567"/>
        <w:jc w:val="both"/>
        <w:rPr>
          <w:b/>
          <w:i/>
        </w:rPr>
      </w:pPr>
    </w:p>
    <w:p w:rsidR="005E2BEB" w:rsidRDefault="005E2BEB" w:rsidP="00BA1A93">
      <w:pPr>
        <w:spacing w:before="120"/>
        <w:ind w:left="3402" w:firstLine="567"/>
        <w:jc w:val="both"/>
        <w:rPr>
          <w:b/>
          <w:i/>
        </w:rPr>
      </w:pPr>
    </w:p>
    <w:p w:rsidR="00BA1A93" w:rsidRDefault="00BA1A93" w:rsidP="00BA1A93">
      <w:pPr>
        <w:ind w:left="1134" w:firstLine="567"/>
        <w:jc w:val="both"/>
      </w:pPr>
    </w:p>
    <w:p w:rsidR="005E5485" w:rsidRPr="005E2BEB" w:rsidRDefault="005E5485" w:rsidP="00BA1A93">
      <w:pPr>
        <w:spacing w:before="120"/>
        <w:ind w:left="1701" w:firstLine="567"/>
        <w:jc w:val="both"/>
        <w:rPr>
          <w:sz w:val="26"/>
        </w:rPr>
      </w:pPr>
      <w:r w:rsidRPr="005E2BEB">
        <w:rPr>
          <w:sz w:val="26"/>
        </w:rPr>
        <w:t>Được hợp kim hóa với các nguyên tố như Zn (để làm tăng cơ tính); Pb để làm giảm ma sát và tăng tính cắt gọt, ví dụ như BCuSn4Zn4Pb4.</w:t>
      </w:r>
    </w:p>
    <w:p w:rsidR="005E5485" w:rsidRPr="00EA605B" w:rsidRDefault="00EA605B" w:rsidP="005E2BEB">
      <w:pPr>
        <w:spacing w:before="120" w:after="120"/>
        <w:ind w:left="567" w:firstLine="567"/>
        <w:jc w:val="both"/>
        <w:rPr>
          <w:b/>
          <w:i/>
          <w:sz w:val="26"/>
        </w:rPr>
      </w:pPr>
      <w:r>
        <w:rPr>
          <w:b/>
          <w:i/>
          <w:sz w:val="26"/>
        </w:rPr>
        <w:t>2.2</w:t>
      </w:r>
      <w:r w:rsidR="00015CB3" w:rsidRPr="00EA605B">
        <w:rPr>
          <w:b/>
          <w:i/>
          <w:sz w:val="26"/>
        </w:rPr>
        <w:t xml:space="preserve">. </w:t>
      </w:r>
      <w:r w:rsidR="005E5485" w:rsidRPr="00EA605B">
        <w:rPr>
          <w:b/>
          <w:i/>
          <w:sz w:val="26"/>
        </w:rPr>
        <w:t>Đồng thanh nhôm (</w:t>
      </w:r>
      <w:r w:rsidR="00A44DFD" w:rsidRPr="00EA605B">
        <w:rPr>
          <w:b/>
          <w:i/>
          <w:sz w:val="26"/>
        </w:rPr>
        <w:t>b</w:t>
      </w:r>
      <w:r w:rsidR="005E5485" w:rsidRPr="00EA605B">
        <w:rPr>
          <w:b/>
          <w:i/>
          <w:sz w:val="26"/>
        </w:rPr>
        <w:t>rông nhôm)</w:t>
      </w:r>
    </w:p>
    <w:p w:rsidR="00BA4A85" w:rsidRPr="005E2BEB" w:rsidRDefault="005E5485" w:rsidP="005E2BEB">
      <w:pPr>
        <w:spacing w:before="120"/>
        <w:ind w:left="1134" w:firstLine="567"/>
        <w:jc w:val="both"/>
        <w:rPr>
          <w:sz w:val="26"/>
        </w:rPr>
      </w:pPr>
      <w:r w:rsidRPr="005E2BEB">
        <w:rPr>
          <w:sz w:val="26"/>
        </w:rPr>
        <w:t>Là hợp kim của đồng và nhôm, thường dùng với %Al &lt; 10% (chỉ có một pha α, dẻ</w:t>
      </w:r>
      <w:r w:rsidR="00BA4A85" w:rsidRPr="005E2BEB">
        <w:rPr>
          <w:sz w:val="26"/>
        </w:rPr>
        <w:t xml:space="preserve">o như BCuA15, BCuA17, BCuAl10 </w:t>
      </w:r>
      <w:r w:rsidR="00EE7503" w:rsidRPr="005E2BEB">
        <w:rPr>
          <w:sz w:val="26"/>
        </w:rPr>
        <w:t>v.v</w:t>
      </w:r>
      <w:r w:rsidR="00BA4A85" w:rsidRPr="005E2BEB">
        <w:rPr>
          <w:sz w:val="26"/>
        </w:rPr>
        <w:t>…</w:t>
      </w:r>
    </w:p>
    <w:p w:rsidR="005E5485" w:rsidRPr="005E2BEB" w:rsidRDefault="005E5485" w:rsidP="005E2BEB">
      <w:pPr>
        <w:spacing w:before="120"/>
        <w:ind w:left="1134" w:firstLine="567"/>
        <w:jc w:val="both"/>
        <w:rPr>
          <w:sz w:val="26"/>
        </w:rPr>
      </w:pPr>
      <w:r w:rsidRPr="005E2BEB">
        <w:rPr>
          <w:sz w:val="26"/>
        </w:rPr>
        <w:t>Có độ bền độ cứng cao nhưng vẫn dẻo cao. Khi %Al &gt; 10% có thêm pha γ làm tăng độ bền, độ dẻo kém hơn.</w:t>
      </w:r>
    </w:p>
    <w:p w:rsidR="005E5485" w:rsidRPr="005E2BEB" w:rsidRDefault="00693DE5" w:rsidP="005E2BEB">
      <w:pPr>
        <w:spacing w:before="120"/>
        <w:ind w:left="1134" w:firstLine="567"/>
        <w:jc w:val="both"/>
        <w:rPr>
          <w:sz w:val="26"/>
        </w:rPr>
      </w:pPr>
      <w:r w:rsidRPr="005E2BEB">
        <w:rPr>
          <w:sz w:val="26"/>
        </w:rPr>
        <w:t>Được hợp kim hóa bằng Fe, Ni</w:t>
      </w:r>
      <w:r w:rsidR="004F6EA1" w:rsidRPr="005E2BEB">
        <w:rPr>
          <w:sz w:val="26"/>
        </w:rPr>
        <w:t xml:space="preserve"> </w:t>
      </w:r>
      <w:r w:rsidR="005A7B66" w:rsidRPr="005E2BEB">
        <w:rPr>
          <w:sz w:val="26"/>
        </w:rPr>
        <w:t>v.v…</w:t>
      </w:r>
      <w:r w:rsidRPr="005E2BEB">
        <w:rPr>
          <w:sz w:val="26"/>
        </w:rPr>
        <w:t xml:space="preserve"> </w:t>
      </w:r>
      <w:r w:rsidR="005E5485" w:rsidRPr="005E2BEB">
        <w:rPr>
          <w:sz w:val="26"/>
        </w:rPr>
        <w:t xml:space="preserve">để nâng cao độ bền, như BCuAl9Fe4 </w:t>
      </w:r>
      <w:r w:rsidR="00EE7503" w:rsidRPr="005E2BEB">
        <w:rPr>
          <w:sz w:val="26"/>
        </w:rPr>
        <w:t>v.v</w:t>
      </w:r>
      <w:r w:rsidR="005E5485" w:rsidRPr="005E2BEB">
        <w:rPr>
          <w:sz w:val="26"/>
        </w:rPr>
        <w:t>…</w:t>
      </w:r>
    </w:p>
    <w:p w:rsidR="005E5485" w:rsidRPr="005E2BEB" w:rsidRDefault="005E5485" w:rsidP="005E2BEB">
      <w:pPr>
        <w:spacing w:before="120"/>
        <w:ind w:left="1134" w:firstLine="567"/>
        <w:jc w:val="both"/>
        <w:rPr>
          <w:sz w:val="26"/>
        </w:rPr>
      </w:pPr>
      <w:r w:rsidRPr="005E2BEB">
        <w:rPr>
          <w:sz w:val="26"/>
        </w:rPr>
        <w:t>Dùng làm các chi tiết máy như bánh răng, ổ trượt (tải trọng nặng), máy cán cao su</w:t>
      </w:r>
      <w:r w:rsidR="004F6EA1" w:rsidRPr="005E2BEB">
        <w:rPr>
          <w:sz w:val="26"/>
        </w:rPr>
        <w:t xml:space="preserve"> </w:t>
      </w:r>
      <w:r w:rsidR="005A7B66" w:rsidRPr="005E2BEB">
        <w:rPr>
          <w:sz w:val="26"/>
        </w:rPr>
        <w:t>v.v…</w:t>
      </w:r>
      <w:r w:rsidRPr="005E2BEB">
        <w:rPr>
          <w:sz w:val="26"/>
        </w:rPr>
        <w:t xml:space="preserve"> trong các môi trường ăn mòn như không khí ẩm, nước.</w:t>
      </w:r>
    </w:p>
    <w:p w:rsidR="00356631" w:rsidRPr="00EE7503" w:rsidRDefault="00356631" w:rsidP="00091E26">
      <w:pPr>
        <w:autoSpaceDE w:val="0"/>
        <w:autoSpaceDN w:val="0"/>
        <w:adjustRightInd w:val="0"/>
        <w:spacing w:before="360" w:after="240"/>
        <w:jc w:val="center"/>
        <w:rPr>
          <w:b/>
          <w:sz w:val="28"/>
          <w:szCs w:val="28"/>
        </w:rPr>
      </w:pPr>
      <w:r w:rsidRPr="00EE7503">
        <w:rPr>
          <w:b/>
          <w:sz w:val="28"/>
          <w:szCs w:val="28"/>
        </w:rPr>
        <w:t>CÂU HỎI</w:t>
      </w:r>
    </w:p>
    <w:p w:rsidR="00356631" w:rsidRPr="005E2BEB" w:rsidRDefault="00356631" w:rsidP="005E2BEB">
      <w:pPr>
        <w:autoSpaceDE w:val="0"/>
        <w:autoSpaceDN w:val="0"/>
        <w:adjustRightInd w:val="0"/>
        <w:ind w:left="567"/>
        <w:jc w:val="both"/>
        <w:rPr>
          <w:sz w:val="26"/>
        </w:rPr>
      </w:pPr>
      <w:r w:rsidRPr="005E2BEB">
        <w:rPr>
          <w:sz w:val="26"/>
        </w:rPr>
        <w:t xml:space="preserve">1. Trình bày </w:t>
      </w:r>
      <w:r w:rsidR="0063610B" w:rsidRPr="005E2BEB">
        <w:rPr>
          <w:sz w:val="26"/>
        </w:rPr>
        <w:t>tính chất và phạm vi ứng dụng của đồng nguyên chất.</w:t>
      </w:r>
    </w:p>
    <w:p w:rsidR="005E5485" w:rsidRPr="005E2BEB" w:rsidRDefault="00356631" w:rsidP="005E2BEB">
      <w:pPr>
        <w:autoSpaceDE w:val="0"/>
        <w:autoSpaceDN w:val="0"/>
        <w:adjustRightInd w:val="0"/>
        <w:ind w:left="567"/>
        <w:jc w:val="both"/>
        <w:rPr>
          <w:sz w:val="26"/>
        </w:rPr>
      </w:pPr>
      <w:r w:rsidRPr="005E2BEB">
        <w:rPr>
          <w:sz w:val="26"/>
        </w:rPr>
        <w:t xml:space="preserve">2. </w:t>
      </w:r>
      <w:r w:rsidR="001019A6" w:rsidRPr="005E2BEB">
        <w:rPr>
          <w:sz w:val="26"/>
        </w:rPr>
        <w:t>Trình bày tính chất và phạm vi ứng dụng của đồng thau và một số loại đồng thanh.</w:t>
      </w:r>
    </w:p>
    <w:p w:rsidR="005E5485" w:rsidRPr="005E2BEB" w:rsidRDefault="006B005D" w:rsidP="005E2BEB">
      <w:pPr>
        <w:spacing w:before="240" w:after="240"/>
        <w:ind w:left="567"/>
        <w:jc w:val="center"/>
        <w:rPr>
          <w:b/>
          <w:w w:val="105"/>
          <w:sz w:val="32"/>
          <w:szCs w:val="32"/>
        </w:rPr>
      </w:pPr>
      <w:r w:rsidRPr="005E2BEB">
        <w:rPr>
          <w:rFonts w:ascii="Tahoma" w:hAnsi="Tahoma" w:cs="Tahoma"/>
          <w:b/>
          <w:w w:val="105"/>
          <w:sz w:val="28"/>
          <w:szCs w:val="26"/>
        </w:rPr>
        <w:br w:type="page"/>
      </w:r>
      <w:r w:rsidR="00A1435F" w:rsidRPr="005E2BEB">
        <w:rPr>
          <w:b/>
          <w:w w:val="105"/>
          <w:sz w:val="26"/>
          <w:szCs w:val="26"/>
        </w:rPr>
        <w:lastRenderedPageBreak/>
        <w:t>Bài 9</w:t>
      </w:r>
      <w:r w:rsidR="005E5485" w:rsidRPr="005E2BEB">
        <w:rPr>
          <w:b/>
          <w:w w:val="105"/>
          <w:sz w:val="26"/>
          <w:szCs w:val="26"/>
        </w:rPr>
        <w:t>.</w:t>
      </w:r>
      <w:r w:rsidR="005E5485" w:rsidRPr="005E2BEB">
        <w:rPr>
          <w:b/>
          <w:w w:val="105"/>
          <w:sz w:val="32"/>
          <w:szCs w:val="32"/>
        </w:rPr>
        <w:t xml:space="preserve"> NHÔM VÀ HỢP KIM NHÔM</w:t>
      </w:r>
    </w:p>
    <w:p w:rsidR="005E2BEB" w:rsidRDefault="005E2BEB" w:rsidP="005E2BEB">
      <w:pPr>
        <w:tabs>
          <w:tab w:val="left" w:pos="1276"/>
        </w:tabs>
        <w:spacing w:before="120"/>
        <w:ind w:left="2127" w:hanging="1560"/>
        <w:jc w:val="both"/>
        <w:rPr>
          <w:iCs/>
          <w:sz w:val="26"/>
          <w:szCs w:val="26"/>
        </w:rPr>
      </w:pPr>
      <w:r>
        <w:rPr>
          <w:b/>
          <w:sz w:val="26"/>
          <w:szCs w:val="44"/>
        </w:rPr>
        <w:t>Mục tiêu</w:t>
      </w:r>
    </w:p>
    <w:p w:rsidR="005E2BEB" w:rsidRDefault="005E2BEB" w:rsidP="005E2BEB">
      <w:pPr>
        <w:ind w:left="1980" w:hanging="846"/>
        <w:jc w:val="both"/>
        <w:rPr>
          <w:i/>
          <w:iCs/>
        </w:rPr>
      </w:pPr>
      <w:r>
        <w:rPr>
          <w:i/>
          <w:iCs/>
        </w:rPr>
        <w:t>Qua bài học này, học sinh trình bày được:</w:t>
      </w:r>
    </w:p>
    <w:p w:rsidR="002138B3" w:rsidRPr="005E2BEB" w:rsidRDefault="002D4A8E" w:rsidP="005E2BEB">
      <w:pPr>
        <w:ind w:left="1980" w:hanging="846"/>
        <w:jc w:val="both"/>
        <w:rPr>
          <w:i/>
          <w:szCs w:val="22"/>
        </w:rPr>
      </w:pPr>
      <w:r w:rsidRPr="006D191D">
        <w:rPr>
          <w:i/>
          <w:sz w:val="22"/>
          <w:szCs w:val="22"/>
        </w:rPr>
        <w:t xml:space="preserve"> </w:t>
      </w:r>
      <w:r w:rsidR="009D7601">
        <w:rPr>
          <w:i/>
          <w:sz w:val="22"/>
          <w:szCs w:val="22"/>
        </w:rPr>
        <w:tab/>
      </w:r>
      <w:r w:rsidR="00C4051F">
        <w:rPr>
          <w:i/>
          <w:sz w:val="22"/>
          <w:szCs w:val="22"/>
        </w:rPr>
        <w:tab/>
      </w:r>
      <w:r w:rsidR="002138B3" w:rsidRPr="005E2BEB">
        <w:rPr>
          <w:i/>
          <w:szCs w:val="22"/>
        </w:rPr>
        <w:t xml:space="preserve">- </w:t>
      </w:r>
      <w:r w:rsidR="005E2BEB" w:rsidRPr="005E2BEB">
        <w:rPr>
          <w:i/>
          <w:szCs w:val="22"/>
        </w:rPr>
        <w:t xml:space="preserve">Tính </w:t>
      </w:r>
      <w:r w:rsidR="002138B3" w:rsidRPr="005E2BEB">
        <w:rPr>
          <w:i/>
          <w:szCs w:val="22"/>
        </w:rPr>
        <w:t>chất, phạm vi ứng dụng của nhôm; một số loại hợp kim của nhôm, ký hiệu và phạm vi ứng dụng của chúng.</w:t>
      </w:r>
    </w:p>
    <w:p w:rsidR="005E5485" w:rsidRPr="005E2BEB" w:rsidRDefault="005E2BEB" w:rsidP="0004584F">
      <w:pPr>
        <w:spacing w:before="120" w:after="120"/>
        <w:jc w:val="both"/>
        <w:rPr>
          <w:b/>
          <w:sz w:val="26"/>
        </w:rPr>
      </w:pPr>
      <w:r w:rsidRPr="005E2BEB">
        <w:rPr>
          <w:b/>
          <w:sz w:val="26"/>
        </w:rPr>
        <w:t>I. NHÔM NGUYÊN CHẤT</w:t>
      </w:r>
    </w:p>
    <w:p w:rsidR="005E5485" w:rsidRPr="005E2BEB" w:rsidRDefault="007730CA" w:rsidP="002F5D3F">
      <w:pPr>
        <w:spacing w:after="120"/>
        <w:ind w:firstLine="567"/>
        <w:jc w:val="both"/>
        <w:rPr>
          <w:b/>
          <w:i/>
          <w:sz w:val="26"/>
        </w:rPr>
      </w:pPr>
      <w:r w:rsidRPr="005E2BEB">
        <w:rPr>
          <w:b/>
          <w:i/>
          <w:sz w:val="26"/>
        </w:rPr>
        <w:t>1. Tính chất</w:t>
      </w:r>
    </w:p>
    <w:p w:rsidR="005E5485" w:rsidRPr="005E2BEB" w:rsidRDefault="00AA28C3" w:rsidP="0047281D">
      <w:pPr>
        <w:spacing w:before="120"/>
        <w:ind w:left="567" w:firstLine="567"/>
        <w:jc w:val="both"/>
        <w:rPr>
          <w:sz w:val="26"/>
        </w:rPr>
      </w:pPr>
      <w:r w:rsidRPr="005E2BEB">
        <w:rPr>
          <w:sz w:val="26"/>
        </w:rPr>
        <w:t xml:space="preserve">- </w:t>
      </w:r>
      <w:r w:rsidR="005E5485" w:rsidRPr="005E2BEB">
        <w:rPr>
          <w:sz w:val="26"/>
        </w:rPr>
        <w:t>Nhôm là kim loại có màu</w:t>
      </w:r>
      <w:r w:rsidRPr="005E2BEB">
        <w:rPr>
          <w:sz w:val="26"/>
        </w:rPr>
        <w:t xml:space="preserve"> sáng bạc, khối lượng riêng 2,7</w:t>
      </w:r>
      <w:r w:rsidR="005E5485" w:rsidRPr="005E2BEB">
        <w:rPr>
          <w:sz w:val="26"/>
        </w:rPr>
        <w:t>g/cm</w:t>
      </w:r>
      <w:r w:rsidR="005E5485" w:rsidRPr="005E2BEB">
        <w:rPr>
          <w:sz w:val="26"/>
          <w:vertAlign w:val="superscript"/>
        </w:rPr>
        <w:t>3</w:t>
      </w:r>
      <w:r w:rsidR="005E5485" w:rsidRPr="005E2BEB">
        <w:rPr>
          <w:sz w:val="26"/>
        </w:rPr>
        <w:t>, nhiệt độ nóng chảy 660</w:t>
      </w:r>
      <w:r w:rsidR="005E5485" w:rsidRPr="005E2BEB">
        <w:rPr>
          <w:sz w:val="26"/>
          <w:vertAlign w:val="superscript"/>
        </w:rPr>
        <w:t>o</w:t>
      </w:r>
      <w:r w:rsidR="00EF5FED" w:rsidRPr="005E2BEB">
        <w:rPr>
          <w:sz w:val="26"/>
        </w:rPr>
        <w:t xml:space="preserve">C, </w:t>
      </w:r>
      <w:r w:rsidR="005E5485" w:rsidRPr="005E2BEB">
        <w:rPr>
          <w:sz w:val="26"/>
        </w:rPr>
        <w:t xml:space="preserve">dẫn nhiệt </w:t>
      </w:r>
      <w:r w:rsidR="00EF5FED" w:rsidRPr="005E2BEB">
        <w:rPr>
          <w:sz w:val="26"/>
        </w:rPr>
        <w:t>và điện rất tốt sau đồng và bạc</w:t>
      </w:r>
      <w:r w:rsidR="005E5485" w:rsidRPr="005E2BEB">
        <w:rPr>
          <w:sz w:val="26"/>
        </w:rPr>
        <w:t>.</w:t>
      </w:r>
    </w:p>
    <w:p w:rsidR="005E5485" w:rsidRPr="005E2BEB" w:rsidRDefault="00AA28C3" w:rsidP="0047281D">
      <w:pPr>
        <w:spacing w:before="120"/>
        <w:ind w:left="567" w:firstLine="567"/>
        <w:jc w:val="both"/>
        <w:rPr>
          <w:sz w:val="26"/>
        </w:rPr>
      </w:pPr>
      <w:r w:rsidRPr="005E2BEB">
        <w:rPr>
          <w:sz w:val="26"/>
        </w:rPr>
        <w:t xml:space="preserve">- </w:t>
      </w:r>
      <w:r w:rsidR="005E5485" w:rsidRPr="005E2BEB">
        <w:rPr>
          <w:sz w:val="26"/>
        </w:rPr>
        <w:t>Chịu ăn mòn tốt trong môi trường không khí ẩm do hình thành trên bề mặt lớp oxit (Al</w:t>
      </w:r>
      <w:r w:rsidR="005E5485" w:rsidRPr="005E2BEB">
        <w:rPr>
          <w:sz w:val="26"/>
          <w:vertAlign w:val="subscript"/>
        </w:rPr>
        <w:t>2</w:t>
      </w:r>
      <w:r w:rsidR="005E5485" w:rsidRPr="005E2BEB">
        <w:rPr>
          <w:sz w:val="26"/>
        </w:rPr>
        <w:t>O</w:t>
      </w:r>
      <w:r w:rsidR="005E5485" w:rsidRPr="005E2BEB">
        <w:rPr>
          <w:sz w:val="26"/>
          <w:vertAlign w:val="subscript"/>
        </w:rPr>
        <w:t>3</w:t>
      </w:r>
      <w:r w:rsidR="005E5485" w:rsidRPr="005E2BEB">
        <w:rPr>
          <w:sz w:val="26"/>
        </w:rPr>
        <w:t xml:space="preserve"> nhôm bền chắc). Lớp này làm cho nhôm có màu trắng.</w:t>
      </w:r>
    </w:p>
    <w:p w:rsidR="00EF5FED" w:rsidRPr="005E2BEB" w:rsidRDefault="00AA28C3" w:rsidP="0047281D">
      <w:pPr>
        <w:spacing w:before="120"/>
        <w:ind w:left="567" w:firstLine="567"/>
        <w:jc w:val="both"/>
        <w:rPr>
          <w:sz w:val="26"/>
        </w:rPr>
      </w:pPr>
      <w:r w:rsidRPr="005E2BEB">
        <w:rPr>
          <w:sz w:val="26"/>
        </w:rPr>
        <w:t xml:space="preserve">- </w:t>
      </w:r>
      <w:r w:rsidR="005E5485" w:rsidRPr="005E2BEB">
        <w:rPr>
          <w:sz w:val="26"/>
        </w:rPr>
        <w:t>Ở trạng thái ủ</w:t>
      </w:r>
      <w:r w:rsidRPr="005E2BEB">
        <w:rPr>
          <w:sz w:val="26"/>
        </w:rPr>
        <w:t>,</w:t>
      </w:r>
      <w:r w:rsidR="005E5485" w:rsidRPr="005E2BEB">
        <w:rPr>
          <w:sz w:val="26"/>
        </w:rPr>
        <w:t xml:space="preserve"> nhôm rất dẻo nên dễ dát mỏng </w:t>
      </w:r>
      <w:r w:rsidRPr="005E2BEB">
        <w:rPr>
          <w:sz w:val="26"/>
        </w:rPr>
        <w:t>và kéo sợi</w:t>
      </w:r>
      <w:r w:rsidR="00EF5FED" w:rsidRPr="005E2BEB">
        <w:rPr>
          <w:sz w:val="26"/>
        </w:rPr>
        <w:t>.</w:t>
      </w:r>
    </w:p>
    <w:p w:rsidR="005E5485" w:rsidRPr="005E2BEB" w:rsidRDefault="00AA28C3" w:rsidP="0047281D">
      <w:pPr>
        <w:spacing w:before="120"/>
        <w:ind w:left="567" w:firstLine="567"/>
        <w:jc w:val="both"/>
        <w:rPr>
          <w:sz w:val="26"/>
        </w:rPr>
      </w:pPr>
      <w:r w:rsidRPr="005E2BEB">
        <w:rPr>
          <w:sz w:val="26"/>
        </w:rPr>
        <w:t xml:space="preserve">- </w:t>
      </w:r>
      <w:r w:rsidR="005E5485" w:rsidRPr="005E2BEB">
        <w:rPr>
          <w:sz w:val="26"/>
        </w:rPr>
        <w:t>Nhôm thường có các tạp chất Fe (có hại vì tạo thành hợp chất FeAl3, làm xấu tính dẻo của nhôm) và Si (không có hại).</w:t>
      </w:r>
    </w:p>
    <w:p w:rsidR="005E5485" w:rsidRPr="005E2BEB" w:rsidRDefault="00AA28C3" w:rsidP="0047281D">
      <w:pPr>
        <w:spacing w:before="120"/>
        <w:ind w:left="567" w:firstLine="567"/>
        <w:jc w:val="both"/>
        <w:rPr>
          <w:sz w:val="26"/>
        </w:rPr>
      </w:pPr>
      <w:r w:rsidRPr="005E2BEB">
        <w:rPr>
          <w:sz w:val="26"/>
        </w:rPr>
        <w:t xml:space="preserve">- </w:t>
      </w:r>
      <w:r w:rsidR="005E5485" w:rsidRPr="005E2BEB">
        <w:rPr>
          <w:sz w:val="26"/>
        </w:rPr>
        <w:t>Khác với đồng, khi nung nóng nhôm ở 77</w:t>
      </w:r>
      <w:r w:rsidR="005E5485" w:rsidRPr="005E2BEB">
        <w:rPr>
          <w:sz w:val="26"/>
          <w:vertAlign w:val="superscript"/>
        </w:rPr>
        <w:t>o</w:t>
      </w:r>
      <w:r w:rsidR="005E5485" w:rsidRPr="005E2BEB">
        <w:rPr>
          <w:sz w:val="26"/>
        </w:rPr>
        <w:t>C, 150 ngày độ bền của nhôm không giảm.</w:t>
      </w:r>
    </w:p>
    <w:p w:rsidR="005E5485" w:rsidRPr="005E2BEB" w:rsidRDefault="005E5485" w:rsidP="005E2BEB">
      <w:pPr>
        <w:spacing w:before="120"/>
        <w:ind w:left="1134"/>
        <w:jc w:val="both"/>
        <w:rPr>
          <w:sz w:val="26"/>
        </w:rPr>
      </w:pPr>
      <w:r w:rsidRPr="005E2BEB">
        <w:rPr>
          <w:sz w:val="26"/>
        </w:rPr>
        <w:t xml:space="preserve">Các mác nhôm nguyên </w:t>
      </w:r>
      <w:r w:rsidR="004172F3" w:rsidRPr="005E2BEB">
        <w:rPr>
          <w:sz w:val="26"/>
        </w:rPr>
        <w:t>chất (nhôm kỹ thuật)</w:t>
      </w:r>
      <w:r w:rsidRPr="005E2BEB">
        <w:rPr>
          <w:sz w:val="26"/>
        </w:rPr>
        <w:t>:</w:t>
      </w:r>
    </w:p>
    <w:p w:rsidR="005E5485" w:rsidRPr="005E2BEB" w:rsidRDefault="00AA28C3" w:rsidP="005E2BEB">
      <w:pPr>
        <w:spacing w:before="120"/>
        <w:ind w:left="1134" w:firstLine="567"/>
        <w:jc w:val="both"/>
        <w:rPr>
          <w:sz w:val="26"/>
          <w:lang w:val="es-ES"/>
        </w:rPr>
      </w:pPr>
      <w:r w:rsidRPr="005E2BEB">
        <w:rPr>
          <w:sz w:val="26"/>
          <w:lang w:val="es-ES"/>
        </w:rPr>
        <w:t xml:space="preserve">+ </w:t>
      </w:r>
      <w:r w:rsidR="00253CF8" w:rsidRPr="005E2BEB">
        <w:rPr>
          <w:sz w:val="26"/>
          <w:lang w:val="es-ES"/>
        </w:rPr>
        <w:t>Nga</w:t>
      </w:r>
      <w:r w:rsidR="005E5485" w:rsidRPr="005E2BEB">
        <w:rPr>
          <w:sz w:val="26"/>
          <w:lang w:val="es-ES"/>
        </w:rPr>
        <w:t xml:space="preserve"> ký hiệu: A999 (99,999% Al); A995 (99,995% Al); A85 (99,85% Al); A8; A7; A5; A0.</w:t>
      </w:r>
    </w:p>
    <w:p w:rsidR="005E5485" w:rsidRPr="005E2BEB" w:rsidRDefault="00AA28C3" w:rsidP="005E2BEB">
      <w:pPr>
        <w:spacing w:before="120"/>
        <w:ind w:left="1134" w:firstLine="567"/>
        <w:jc w:val="both"/>
        <w:rPr>
          <w:sz w:val="26"/>
          <w:lang w:val="es-ES"/>
        </w:rPr>
      </w:pPr>
      <w:r w:rsidRPr="005E2BEB">
        <w:rPr>
          <w:sz w:val="26"/>
          <w:lang w:val="es-ES"/>
        </w:rPr>
        <w:t xml:space="preserve">+ </w:t>
      </w:r>
      <w:r w:rsidR="00253CF8" w:rsidRPr="005E2BEB">
        <w:rPr>
          <w:sz w:val="26"/>
          <w:lang w:val="es-ES"/>
        </w:rPr>
        <w:t>Việt Nam ký hiệu: Al1A (99,99% Al); Al2A (99,95% Al); Al</w:t>
      </w:r>
      <w:r w:rsidR="005E5485" w:rsidRPr="005E2BEB">
        <w:rPr>
          <w:sz w:val="26"/>
          <w:lang w:val="es-ES"/>
        </w:rPr>
        <w:t>3A (99,90% Al).</w:t>
      </w:r>
    </w:p>
    <w:p w:rsidR="00A72345" w:rsidRPr="005E2BEB" w:rsidRDefault="00A72345" w:rsidP="0047281D">
      <w:pPr>
        <w:spacing w:before="120" w:after="120"/>
        <w:ind w:firstLine="567"/>
        <w:jc w:val="both"/>
        <w:rPr>
          <w:b/>
          <w:i/>
          <w:sz w:val="26"/>
          <w:lang w:val="es-ES"/>
        </w:rPr>
      </w:pPr>
      <w:r w:rsidRPr="005E2BEB">
        <w:rPr>
          <w:b/>
          <w:i/>
          <w:sz w:val="26"/>
          <w:lang w:val="es-ES"/>
        </w:rPr>
        <w:t xml:space="preserve">2. </w:t>
      </w:r>
      <w:r w:rsidR="00FC449C" w:rsidRPr="005E2BEB">
        <w:rPr>
          <w:b/>
          <w:i/>
          <w:sz w:val="26"/>
          <w:lang w:val="es-ES"/>
        </w:rPr>
        <w:t>Phạm vi ứng dụng</w:t>
      </w:r>
    </w:p>
    <w:p w:rsidR="005E5485" w:rsidRPr="005E2BEB" w:rsidRDefault="005E5485" w:rsidP="0047281D">
      <w:pPr>
        <w:spacing w:before="120"/>
        <w:ind w:left="567" w:firstLine="567"/>
        <w:jc w:val="both"/>
        <w:rPr>
          <w:sz w:val="26"/>
          <w:lang w:val="es-ES"/>
        </w:rPr>
      </w:pPr>
      <w:r w:rsidRPr="005E2BEB">
        <w:rPr>
          <w:sz w:val="26"/>
          <w:lang w:val="es-ES"/>
        </w:rPr>
        <w:t>Dùng làm dây dẫn điện, rôto của động cơ điện không đồng bộ, kết cấu không chịu lực lớn như khung vòm, cánh cửa, thùng c</w:t>
      </w:r>
      <w:r w:rsidR="0004584F" w:rsidRPr="005E2BEB">
        <w:rPr>
          <w:sz w:val="26"/>
          <w:lang w:val="es-ES"/>
        </w:rPr>
        <w:t>hứa, cánh tỏa nhiệt, xoong, nồi</w:t>
      </w:r>
      <w:r w:rsidR="0046609A" w:rsidRPr="005E2BEB">
        <w:rPr>
          <w:sz w:val="26"/>
          <w:lang w:val="es-ES"/>
        </w:rPr>
        <w:t xml:space="preserve"> v.v</w:t>
      </w:r>
      <w:r w:rsidRPr="005E2BEB">
        <w:rPr>
          <w:sz w:val="26"/>
          <w:lang w:val="es-ES"/>
        </w:rPr>
        <w:t>…</w:t>
      </w:r>
    </w:p>
    <w:p w:rsidR="005E5485" w:rsidRPr="008F37FA" w:rsidRDefault="008F37FA" w:rsidP="0004584F">
      <w:pPr>
        <w:spacing w:before="120" w:after="120"/>
        <w:jc w:val="both"/>
        <w:rPr>
          <w:b/>
          <w:sz w:val="26"/>
        </w:rPr>
      </w:pPr>
      <w:r w:rsidRPr="008F37FA">
        <w:rPr>
          <w:b/>
          <w:sz w:val="26"/>
        </w:rPr>
        <w:t>II. HỢP KIM NHÔM</w:t>
      </w:r>
    </w:p>
    <w:p w:rsidR="005E5485" w:rsidRPr="005E2BEB" w:rsidRDefault="0004584F" w:rsidP="00DE19A3">
      <w:pPr>
        <w:spacing w:before="120"/>
        <w:ind w:firstLine="567"/>
        <w:jc w:val="both"/>
        <w:rPr>
          <w:sz w:val="26"/>
        </w:rPr>
      </w:pPr>
      <w:r w:rsidRPr="005E2BEB">
        <w:rPr>
          <w:sz w:val="26"/>
        </w:rPr>
        <w:t>Hợp kim nhôm l</w:t>
      </w:r>
      <w:r w:rsidR="005E5485" w:rsidRPr="005E2BEB">
        <w:rPr>
          <w:sz w:val="26"/>
        </w:rPr>
        <w:t xml:space="preserve">à hợp kim của nhôm và </w:t>
      </w:r>
      <w:r w:rsidRPr="005E2BEB">
        <w:rPr>
          <w:sz w:val="26"/>
        </w:rPr>
        <w:t xml:space="preserve">các </w:t>
      </w:r>
      <w:r w:rsidR="005E5485" w:rsidRPr="005E2BEB">
        <w:rPr>
          <w:sz w:val="26"/>
        </w:rPr>
        <w:t>nguyên tố hợp kim như Cu, Mg, Si</w:t>
      </w:r>
      <w:r w:rsidR="0046609A" w:rsidRPr="005E2BEB">
        <w:rPr>
          <w:sz w:val="26"/>
        </w:rPr>
        <w:t xml:space="preserve"> </w:t>
      </w:r>
      <w:r w:rsidR="00A57134" w:rsidRPr="005E2BEB">
        <w:rPr>
          <w:sz w:val="26"/>
        </w:rPr>
        <w:t>v.v…</w:t>
      </w:r>
    </w:p>
    <w:p w:rsidR="005E5485" w:rsidRPr="005E2BEB" w:rsidRDefault="00A57134" w:rsidP="00DE19A3">
      <w:pPr>
        <w:spacing w:before="120"/>
        <w:ind w:firstLine="567"/>
        <w:jc w:val="both"/>
        <w:rPr>
          <w:sz w:val="26"/>
        </w:rPr>
      </w:pPr>
      <w:r w:rsidRPr="005E2BEB">
        <w:rPr>
          <w:sz w:val="26"/>
        </w:rPr>
        <w:t>T</w:t>
      </w:r>
      <w:r w:rsidR="005E5485" w:rsidRPr="005E2BEB">
        <w:rPr>
          <w:sz w:val="26"/>
        </w:rPr>
        <w:t>heo thành phần</w:t>
      </w:r>
      <w:r w:rsidR="008F38DB" w:rsidRPr="005E2BEB">
        <w:rPr>
          <w:sz w:val="26"/>
        </w:rPr>
        <w:t xml:space="preserve"> của nguyên tố hợp kim:</w:t>
      </w:r>
    </w:p>
    <w:p w:rsidR="005E5485" w:rsidRPr="005E2BEB" w:rsidRDefault="00AA28C3" w:rsidP="00335419">
      <w:pPr>
        <w:spacing w:before="120" w:after="120"/>
        <w:ind w:left="567"/>
        <w:jc w:val="both"/>
        <w:rPr>
          <w:b/>
          <w:i/>
          <w:sz w:val="26"/>
        </w:rPr>
      </w:pPr>
      <w:r w:rsidRPr="005E2BEB">
        <w:rPr>
          <w:b/>
          <w:i/>
          <w:sz w:val="26"/>
        </w:rPr>
        <w:t xml:space="preserve">1. </w:t>
      </w:r>
      <w:r w:rsidR="0004584F" w:rsidRPr="005E2BEB">
        <w:rPr>
          <w:b/>
          <w:i/>
          <w:sz w:val="26"/>
        </w:rPr>
        <w:t>Hợp kim nhôm biến dạng</w:t>
      </w:r>
    </w:p>
    <w:p w:rsidR="005E5485" w:rsidRPr="005E2BEB" w:rsidRDefault="008F38DB" w:rsidP="00335419">
      <w:pPr>
        <w:ind w:left="567" w:firstLine="567"/>
        <w:jc w:val="both"/>
        <w:rPr>
          <w:sz w:val="26"/>
        </w:rPr>
      </w:pPr>
      <w:r w:rsidRPr="005E2BEB">
        <w:rPr>
          <w:sz w:val="26"/>
        </w:rPr>
        <w:t xml:space="preserve">Được sản xuất </w:t>
      </w:r>
      <w:r w:rsidR="005E5485" w:rsidRPr="005E2BEB">
        <w:rPr>
          <w:sz w:val="26"/>
        </w:rPr>
        <w:t xml:space="preserve">bằng các phương </w:t>
      </w:r>
      <w:r w:rsidR="0004584F" w:rsidRPr="005E2BEB">
        <w:rPr>
          <w:sz w:val="26"/>
        </w:rPr>
        <w:t>pháp biến dạng dẻo như cán, kéo</w:t>
      </w:r>
      <w:r w:rsidR="00423C72" w:rsidRPr="005E2BEB">
        <w:rPr>
          <w:sz w:val="26"/>
        </w:rPr>
        <w:t xml:space="preserve"> v.v</w:t>
      </w:r>
      <w:r w:rsidR="005E5485" w:rsidRPr="005E2BEB">
        <w:rPr>
          <w:sz w:val="26"/>
        </w:rPr>
        <w:t xml:space="preserve">… Sản phẩm ở dạng sợi, thanh, tấm, lá. </w:t>
      </w:r>
      <w:r w:rsidR="0004584F" w:rsidRPr="005E2BEB">
        <w:rPr>
          <w:sz w:val="26"/>
        </w:rPr>
        <w:t>Gồm hai loại:</w:t>
      </w:r>
    </w:p>
    <w:p w:rsidR="005E5485" w:rsidRPr="00577D92" w:rsidRDefault="00335419" w:rsidP="00577D92">
      <w:pPr>
        <w:spacing w:before="120" w:after="120"/>
        <w:ind w:left="1134"/>
        <w:jc w:val="both"/>
        <w:rPr>
          <w:b/>
          <w:i/>
          <w:sz w:val="26"/>
        </w:rPr>
      </w:pPr>
      <w:r w:rsidRPr="00577D92">
        <w:rPr>
          <w:b/>
          <w:i/>
          <w:sz w:val="26"/>
        </w:rPr>
        <w:t>1.1</w:t>
      </w:r>
      <w:r w:rsidR="00AA28C3" w:rsidRPr="00577D92">
        <w:rPr>
          <w:b/>
          <w:i/>
          <w:sz w:val="26"/>
        </w:rPr>
        <w:t xml:space="preserve">. </w:t>
      </w:r>
      <w:r w:rsidR="005E5485" w:rsidRPr="00577D92">
        <w:rPr>
          <w:b/>
          <w:i/>
          <w:sz w:val="26"/>
        </w:rPr>
        <w:t>Hợp kim nhôm biến dạng khôn</w:t>
      </w:r>
      <w:r w:rsidR="0004584F" w:rsidRPr="00577D92">
        <w:rPr>
          <w:b/>
          <w:i/>
          <w:sz w:val="26"/>
        </w:rPr>
        <w:t>g hóa bền được bằng nhiệt luyện</w:t>
      </w:r>
    </w:p>
    <w:p w:rsidR="005E5485" w:rsidRPr="005E2BEB" w:rsidRDefault="0004584F" w:rsidP="00577D92">
      <w:pPr>
        <w:spacing w:before="120"/>
        <w:ind w:left="1134" w:firstLine="567"/>
        <w:jc w:val="both"/>
        <w:rPr>
          <w:sz w:val="26"/>
        </w:rPr>
      </w:pPr>
      <w:r w:rsidRPr="005E2BEB">
        <w:rPr>
          <w:sz w:val="26"/>
        </w:rPr>
        <w:t xml:space="preserve">- </w:t>
      </w:r>
      <w:r w:rsidR="005E5485" w:rsidRPr="005E2BEB">
        <w:rPr>
          <w:sz w:val="26"/>
        </w:rPr>
        <w:t>Chỉ có một pha là dung dịch rắn α, không có chuyển biến pha nên không hóa bền được bằng nhiệt luyện.</w:t>
      </w:r>
    </w:p>
    <w:p w:rsidR="005E5485" w:rsidRPr="005E2BEB" w:rsidRDefault="0004584F" w:rsidP="00577D92">
      <w:pPr>
        <w:spacing w:before="120"/>
        <w:ind w:left="1134" w:firstLine="567"/>
        <w:jc w:val="both"/>
        <w:rPr>
          <w:sz w:val="26"/>
        </w:rPr>
      </w:pPr>
      <w:r w:rsidRPr="005E2BEB">
        <w:rPr>
          <w:sz w:val="26"/>
        </w:rPr>
        <w:t xml:space="preserve">- </w:t>
      </w:r>
      <w:r w:rsidR="005E5485" w:rsidRPr="005E2BEB">
        <w:rPr>
          <w:sz w:val="26"/>
        </w:rPr>
        <w:t>Hàm lượng nguyên tố hợp kim thấp.</w:t>
      </w:r>
    </w:p>
    <w:p w:rsidR="005E5485" w:rsidRPr="005E2BEB" w:rsidRDefault="0004584F" w:rsidP="00577D92">
      <w:pPr>
        <w:spacing w:before="120"/>
        <w:ind w:left="1134" w:firstLine="567"/>
        <w:jc w:val="both"/>
        <w:rPr>
          <w:sz w:val="26"/>
        </w:rPr>
      </w:pPr>
      <w:r w:rsidRPr="005E2BEB">
        <w:rPr>
          <w:sz w:val="26"/>
        </w:rPr>
        <w:t xml:space="preserve">- </w:t>
      </w:r>
      <w:r w:rsidR="00577D92">
        <w:rPr>
          <w:sz w:val="26"/>
        </w:rPr>
        <w:t>Gồm</w:t>
      </w:r>
      <w:r w:rsidR="005E5485" w:rsidRPr="005E2BEB">
        <w:rPr>
          <w:sz w:val="26"/>
        </w:rPr>
        <w:t xml:space="preserve"> 3 nhóm:</w:t>
      </w:r>
    </w:p>
    <w:p w:rsidR="005E5485" w:rsidRPr="005E2BEB" w:rsidRDefault="0004584F" w:rsidP="00577D92">
      <w:pPr>
        <w:spacing w:before="120"/>
        <w:ind w:left="1701" w:firstLine="567"/>
        <w:jc w:val="both"/>
        <w:rPr>
          <w:sz w:val="26"/>
        </w:rPr>
      </w:pPr>
      <w:r w:rsidRPr="005E2BEB">
        <w:rPr>
          <w:sz w:val="26"/>
        </w:rPr>
        <w:lastRenderedPageBreak/>
        <w:t xml:space="preserve">+ </w:t>
      </w:r>
      <w:r w:rsidR="005E5485" w:rsidRPr="005E2BEB">
        <w:rPr>
          <w:sz w:val="26"/>
        </w:rPr>
        <w:t>Hợ</w:t>
      </w:r>
      <w:r w:rsidR="00175C20" w:rsidRPr="005E2BEB">
        <w:rPr>
          <w:sz w:val="26"/>
        </w:rPr>
        <w:t>p kim có 99%Al; 0,12%</w:t>
      </w:r>
      <w:r w:rsidR="004643EC" w:rsidRPr="005E2BEB">
        <w:rPr>
          <w:sz w:val="26"/>
        </w:rPr>
        <w:t xml:space="preserve">Cu, tạp chất Fe, Si; được </w:t>
      </w:r>
      <w:r w:rsidR="005E5485" w:rsidRPr="005E2BEB">
        <w:rPr>
          <w:sz w:val="26"/>
        </w:rPr>
        <w:t>dùng làm các sản phẩm dạng tấm.</w:t>
      </w:r>
    </w:p>
    <w:p w:rsidR="005E5485" w:rsidRPr="005E2BEB" w:rsidRDefault="0004584F" w:rsidP="00577D92">
      <w:pPr>
        <w:spacing w:before="120"/>
        <w:ind w:left="1701" w:firstLine="567"/>
        <w:jc w:val="both"/>
        <w:rPr>
          <w:sz w:val="26"/>
        </w:rPr>
      </w:pPr>
      <w:r w:rsidRPr="005E2BEB">
        <w:rPr>
          <w:sz w:val="26"/>
        </w:rPr>
        <w:t xml:space="preserve">+ </w:t>
      </w:r>
      <w:r w:rsidR="004643EC" w:rsidRPr="005E2BEB">
        <w:rPr>
          <w:sz w:val="26"/>
        </w:rPr>
        <w:t xml:space="preserve">Hợp kim Al-Mn có 1,25%Mn, </w:t>
      </w:r>
      <w:r w:rsidR="005E5485" w:rsidRPr="005E2BEB">
        <w:rPr>
          <w:sz w:val="26"/>
        </w:rPr>
        <w:t>được sử dụng để chế tạo các sản phẩm bằng biến dạng nguội hoặc nóng.</w:t>
      </w:r>
    </w:p>
    <w:p w:rsidR="005E5485" w:rsidRPr="00577D92" w:rsidRDefault="0004584F" w:rsidP="00577D92">
      <w:pPr>
        <w:spacing w:before="120"/>
        <w:ind w:left="1701" w:firstLine="567"/>
        <w:jc w:val="both"/>
        <w:rPr>
          <w:sz w:val="26"/>
        </w:rPr>
      </w:pPr>
      <w:r w:rsidRPr="00577D92">
        <w:rPr>
          <w:sz w:val="26"/>
        </w:rPr>
        <w:t xml:space="preserve">+ </w:t>
      </w:r>
      <w:r w:rsidR="005E5485" w:rsidRPr="00577D92">
        <w:rPr>
          <w:sz w:val="26"/>
        </w:rPr>
        <w:t xml:space="preserve">Hợp kim </w:t>
      </w:r>
      <w:r w:rsidR="00175C20" w:rsidRPr="00577D92">
        <w:rPr>
          <w:sz w:val="26"/>
        </w:rPr>
        <w:t>Al-Mg có (1-</w:t>
      </w:r>
      <w:r w:rsidR="005E5485" w:rsidRPr="00577D92">
        <w:rPr>
          <w:sz w:val="26"/>
        </w:rPr>
        <w:t>5</w:t>
      </w:r>
      <w:r w:rsidR="00175C20" w:rsidRPr="00577D92">
        <w:rPr>
          <w:sz w:val="26"/>
        </w:rPr>
        <w:t>)</w:t>
      </w:r>
      <w:r w:rsidR="005E5485" w:rsidRPr="00577D92">
        <w:rPr>
          <w:sz w:val="26"/>
        </w:rPr>
        <w:t>%</w:t>
      </w:r>
      <w:r w:rsidR="004643EC" w:rsidRPr="00577D92">
        <w:rPr>
          <w:sz w:val="26"/>
        </w:rPr>
        <w:t xml:space="preserve">Mg; 0,2%Cr; </w:t>
      </w:r>
      <w:r w:rsidR="000D70F2" w:rsidRPr="00577D92">
        <w:rPr>
          <w:sz w:val="26"/>
        </w:rPr>
        <w:t xml:space="preserve">được dùng làm các </w:t>
      </w:r>
      <w:r w:rsidR="002D4019" w:rsidRPr="00577D92">
        <w:rPr>
          <w:sz w:val="26"/>
        </w:rPr>
        <w:t>s</w:t>
      </w:r>
      <w:r w:rsidR="00175C20" w:rsidRPr="00577D92">
        <w:rPr>
          <w:sz w:val="26"/>
        </w:rPr>
        <w:t xml:space="preserve">ản phẩm có </w:t>
      </w:r>
      <w:r w:rsidR="005E5485" w:rsidRPr="00577D92">
        <w:rPr>
          <w:sz w:val="26"/>
        </w:rPr>
        <w:t>dạng tấm phục vụ c</w:t>
      </w:r>
      <w:r w:rsidR="00175C20" w:rsidRPr="00577D92">
        <w:rPr>
          <w:sz w:val="26"/>
        </w:rPr>
        <w:t>ho công nghiệp xe hơi, tàu thủy</w:t>
      </w:r>
      <w:r w:rsidR="00357098" w:rsidRPr="00577D92">
        <w:rPr>
          <w:sz w:val="26"/>
        </w:rPr>
        <w:t xml:space="preserve"> </w:t>
      </w:r>
      <w:r w:rsidR="00D16638" w:rsidRPr="00577D92">
        <w:rPr>
          <w:sz w:val="26"/>
        </w:rPr>
        <w:t>v.v…</w:t>
      </w:r>
    </w:p>
    <w:p w:rsidR="005E5485" w:rsidRPr="00577D92" w:rsidRDefault="00577D92" w:rsidP="00577D92">
      <w:pPr>
        <w:spacing w:before="120" w:after="120"/>
        <w:ind w:left="1134"/>
        <w:jc w:val="both"/>
        <w:rPr>
          <w:b/>
          <w:i/>
          <w:sz w:val="26"/>
        </w:rPr>
      </w:pPr>
      <w:r w:rsidRPr="00577D92">
        <w:rPr>
          <w:b/>
          <w:i/>
          <w:sz w:val="26"/>
        </w:rPr>
        <w:t>1.2</w:t>
      </w:r>
      <w:r w:rsidR="00AA28C3" w:rsidRPr="00577D92">
        <w:rPr>
          <w:b/>
          <w:i/>
          <w:sz w:val="26"/>
        </w:rPr>
        <w:t xml:space="preserve">. </w:t>
      </w:r>
      <w:r w:rsidR="00D16638" w:rsidRPr="00577D92">
        <w:rPr>
          <w:b/>
          <w:i/>
          <w:sz w:val="26"/>
        </w:rPr>
        <w:t>Hợp kim nhôm b</w:t>
      </w:r>
      <w:r w:rsidR="00253CF8" w:rsidRPr="00577D92">
        <w:rPr>
          <w:b/>
          <w:i/>
          <w:sz w:val="26"/>
        </w:rPr>
        <w:t xml:space="preserve">iến </w:t>
      </w:r>
      <w:r w:rsidR="005E5485" w:rsidRPr="00577D92">
        <w:rPr>
          <w:b/>
          <w:i/>
          <w:sz w:val="26"/>
        </w:rPr>
        <w:t>dạn</w:t>
      </w:r>
      <w:r w:rsidR="0004584F" w:rsidRPr="00577D92">
        <w:rPr>
          <w:b/>
          <w:i/>
          <w:sz w:val="26"/>
        </w:rPr>
        <w:t>g hóa bền được bằng nhiệt luyện</w:t>
      </w:r>
    </w:p>
    <w:p w:rsidR="005E5485" w:rsidRPr="00577D92" w:rsidRDefault="00D75538" w:rsidP="00577D92">
      <w:pPr>
        <w:spacing w:before="120"/>
        <w:ind w:left="1134" w:firstLine="567"/>
        <w:jc w:val="both"/>
        <w:rPr>
          <w:sz w:val="26"/>
        </w:rPr>
      </w:pPr>
      <w:r w:rsidRPr="00577D92">
        <w:rPr>
          <w:sz w:val="26"/>
        </w:rPr>
        <w:t>Loại hợp kim nhôm này c</w:t>
      </w:r>
      <w:r w:rsidR="005E5485" w:rsidRPr="00577D92">
        <w:rPr>
          <w:sz w:val="26"/>
        </w:rPr>
        <w:t>ó hàm lượng nguyên tố hợp kim thấp nhưng cao hơn nhóm trên.</w:t>
      </w:r>
    </w:p>
    <w:p w:rsidR="005E5485" w:rsidRPr="00577D92" w:rsidRDefault="005E5485" w:rsidP="00577D92">
      <w:pPr>
        <w:spacing w:before="120"/>
        <w:ind w:left="1134" w:firstLine="567"/>
        <w:jc w:val="both"/>
        <w:rPr>
          <w:sz w:val="26"/>
        </w:rPr>
      </w:pPr>
      <w:r w:rsidRPr="00577D92">
        <w:rPr>
          <w:sz w:val="26"/>
        </w:rPr>
        <w:t xml:space="preserve">Ở nhiệt độ thường, gồm </w:t>
      </w:r>
      <w:r w:rsidR="00DD3D6A" w:rsidRPr="00577D92">
        <w:rPr>
          <w:sz w:val="26"/>
        </w:rPr>
        <w:t>hai</w:t>
      </w:r>
      <w:r w:rsidRPr="00577D92">
        <w:rPr>
          <w:sz w:val="26"/>
        </w:rPr>
        <w:t xml:space="preserve"> pha: pha dung dịch rắn α trên và một pha thứ </w:t>
      </w:r>
      <w:r w:rsidR="0047281D" w:rsidRPr="00577D92">
        <w:rPr>
          <w:sz w:val="26"/>
        </w:rPr>
        <w:t>hai</w:t>
      </w:r>
      <w:r w:rsidRPr="00577D92">
        <w:rPr>
          <w:sz w:val="26"/>
        </w:rPr>
        <w:t>. Khi tăng nhiệt độ lên có chuyển biến pha nên hóa bền được bằng nhiệt luyện (bằng phương pháp tôi và hóa già</w:t>
      </w:r>
      <w:r w:rsidR="00667DD9">
        <w:rPr>
          <w:sz w:val="26"/>
        </w:rPr>
        <w:t xml:space="preserve"> còn gọi là ram</w:t>
      </w:r>
      <w:r w:rsidRPr="00577D92">
        <w:rPr>
          <w:sz w:val="26"/>
        </w:rPr>
        <w:t>).</w:t>
      </w:r>
    </w:p>
    <w:p w:rsidR="005E5485" w:rsidRPr="00577D92" w:rsidRDefault="00D75538" w:rsidP="00577D92">
      <w:pPr>
        <w:spacing w:before="120"/>
        <w:ind w:left="1134" w:firstLine="567"/>
        <w:jc w:val="both"/>
        <w:rPr>
          <w:sz w:val="26"/>
        </w:rPr>
      </w:pPr>
      <w:r w:rsidRPr="00577D92">
        <w:rPr>
          <w:sz w:val="26"/>
        </w:rPr>
        <w:t xml:space="preserve">Duyra là hợp kim Al-Cu-Mg, với </w:t>
      </w:r>
      <w:r w:rsidR="005E5485" w:rsidRPr="00577D92">
        <w:rPr>
          <w:sz w:val="26"/>
        </w:rPr>
        <w:t>khoảng 4,5%</w:t>
      </w:r>
      <w:r w:rsidR="00DE19A3" w:rsidRPr="00577D92">
        <w:rPr>
          <w:sz w:val="26"/>
        </w:rPr>
        <w:t>Cu</w:t>
      </w:r>
      <w:r w:rsidRPr="00577D92">
        <w:rPr>
          <w:sz w:val="26"/>
        </w:rPr>
        <w:t xml:space="preserve">, khoảng 1,5%Mg, khoảng 0,6%Mn; </w:t>
      </w:r>
      <w:r w:rsidR="005E5485" w:rsidRPr="00577D92">
        <w:rPr>
          <w:sz w:val="26"/>
        </w:rPr>
        <w:t>sau nhiệt lu</w:t>
      </w:r>
      <w:r w:rsidRPr="00577D92">
        <w:rPr>
          <w:sz w:val="26"/>
        </w:rPr>
        <w:t>yện</w:t>
      </w:r>
      <w:r w:rsidR="002D4019" w:rsidRPr="00577D92">
        <w:rPr>
          <w:sz w:val="26"/>
        </w:rPr>
        <w:t>,</w:t>
      </w:r>
      <w:r w:rsidRPr="00577D92">
        <w:rPr>
          <w:sz w:val="26"/>
        </w:rPr>
        <w:t xml:space="preserve"> độ bền đạt được khoảng (42-47)KG</w:t>
      </w:r>
      <w:r w:rsidR="005E5485" w:rsidRPr="00577D92">
        <w:rPr>
          <w:sz w:val="26"/>
        </w:rPr>
        <w:t>/mm</w:t>
      </w:r>
      <w:r w:rsidR="005E5485" w:rsidRPr="00577D92">
        <w:rPr>
          <w:sz w:val="26"/>
          <w:vertAlign w:val="superscript"/>
        </w:rPr>
        <w:t>2</w:t>
      </w:r>
      <w:r w:rsidR="005E5485" w:rsidRPr="00577D92">
        <w:rPr>
          <w:sz w:val="26"/>
        </w:rPr>
        <w:t>. Được dùng làm các loại khung, dầm, ống trong công nghiệ</w:t>
      </w:r>
      <w:r w:rsidR="004374A0" w:rsidRPr="00577D92">
        <w:rPr>
          <w:sz w:val="26"/>
        </w:rPr>
        <w:t>p hàng không, vận tải, xây dựng</w:t>
      </w:r>
      <w:r w:rsidR="00DE19A3" w:rsidRPr="00577D92">
        <w:rPr>
          <w:sz w:val="26"/>
        </w:rPr>
        <w:t xml:space="preserve"> v.v</w:t>
      </w:r>
      <w:r w:rsidR="005E5485" w:rsidRPr="00577D92">
        <w:rPr>
          <w:sz w:val="26"/>
        </w:rPr>
        <w:t>…</w:t>
      </w:r>
    </w:p>
    <w:p w:rsidR="005E5485" w:rsidRPr="00577D92" w:rsidRDefault="004374A0" w:rsidP="00577D92">
      <w:pPr>
        <w:spacing w:before="120"/>
        <w:ind w:left="1134" w:firstLine="567"/>
        <w:jc w:val="both"/>
        <w:rPr>
          <w:sz w:val="26"/>
        </w:rPr>
      </w:pPr>
      <w:r w:rsidRPr="00577D92">
        <w:rPr>
          <w:sz w:val="26"/>
        </w:rPr>
        <w:t xml:space="preserve">Hợp kim Al-Mg-Si, </w:t>
      </w:r>
      <w:r w:rsidR="005E5485" w:rsidRPr="00577D92">
        <w:rPr>
          <w:sz w:val="26"/>
        </w:rPr>
        <w:t>khoảng 1%</w:t>
      </w:r>
      <w:r w:rsidRPr="00577D92">
        <w:rPr>
          <w:sz w:val="26"/>
        </w:rPr>
        <w:t xml:space="preserve">Mg, </w:t>
      </w:r>
      <w:r w:rsidR="005E5485" w:rsidRPr="00577D92">
        <w:rPr>
          <w:sz w:val="26"/>
        </w:rPr>
        <w:t>khoảng 0,6%</w:t>
      </w:r>
      <w:r w:rsidRPr="00577D92">
        <w:rPr>
          <w:sz w:val="26"/>
        </w:rPr>
        <w:t>Si, 0,3%</w:t>
      </w:r>
      <w:r w:rsidR="005E5485" w:rsidRPr="00577D92">
        <w:rPr>
          <w:sz w:val="26"/>
        </w:rPr>
        <w:t>Cu</w:t>
      </w:r>
      <w:r w:rsidRPr="00577D92">
        <w:rPr>
          <w:sz w:val="26"/>
        </w:rPr>
        <w:t>, 0,2%</w:t>
      </w:r>
      <w:r w:rsidR="005E5485" w:rsidRPr="00577D92">
        <w:rPr>
          <w:sz w:val="26"/>
        </w:rPr>
        <w:t>Cr</w:t>
      </w:r>
      <w:r w:rsidR="002D4019" w:rsidRPr="00577D92">
        <w:rPr>
          <w:sz w:val="26"/>
        </w:rPr>
        <w:t>; độ</w:t>
      </w:r>
      <w:r w:rsidR="005E5485" w:rsidRPr="00577D92">
        <w:rPr>
          <w:sz w:val="26"/>
        </w:rPr>
        <w:t xml:space="preserve"> </w:t>
      </w:r>
      <w:r w:rsidRPr="00577D92">
        <w:rPr>
          <w:sz w:val="26"/>
        </w:rPr>
        <w:t>bền sau nhiệt luyện khoảng 29KG</w:t>
      </w:r>
      <w:r w:rsidR="005E5485" w:rsidRPr="00577D92">
        <w:rPr>
          <w:sz w:val="26"/>
        </w:rPr>
        <w:t>/mm</w:t>
      </w:r>
      <w:r w:rsidR="005E5485" w:rsidRPr="00577D92">
        <w:rPr>
          <w:sz w:val="26"/>
          <w:vertAlign w:val="superscript"/>
        </w:rPr>
        <w:t>2</w:t>
      </w:r>
      <w:r w:rsidR="005E5485" w:rsidRPr="00577D92">
        <w:rPr>
          <w:sz w:val="26"/>
        </w:rPr>
        <w:t>. Chuyên làm các kết cấu khung dàn.</w:t>
      </w:r>
    </w:p>
    <w:p w:rsidR="005E5485" w:rsidRPr="00577D92" w:rsidRDefault="00673008" w:rsidP="00577D92">
      <w:pPr>
        <w:spacing w:before="120"/>
        <w:ind w:left="1134" w:firstLine="567"/>
        <w:jc w:val="both"/>
        <w:rPr>
          <w:sz w:val="26"/>
        </w:rPr>
      </w:pPr>
      <w:r w:rsidRPr="00577D92">
        <w:rPr>
          <w:sz w:val="26"/>
        </w:rPr>
        <w:t>Hợp kim Al-Zn-Mg-</w:t>
      </w:r>
      <w:r w:rsidR="001E5456" w:rsidRPr="00577D92">
        <w:rPr>
          <w:sz w:val="26"/>
        </w:rPr>
        <w:t>Cu có</w:t>
      </w:r>
      <w:r w:rsidRPr="00577D92">
        <w:rPr>
          <w:sz w:val="26"/>
        </w:rPr>
        <w:t xml:space="preserve"> </w:t>
      </w:r>
      <w:r w:rsidR="005E5485" w:rsidRPr="00577D92">
        <w:rPr>
          <w:sz w:val="26"/>
        </w:rPr>
        <w:t>5,6%</w:t>
      </w:r>
      <w:r w:rsidRPr="00577D92">
        <w:rPr>
          <w:sz w:val="26"/>
        </w:rPr>
        <w:t xml:space="preserve">Zn, </w:t>
      </w:r>
      <w:r w:rsidR="005E5485" w:rsidRPr="00577D92">
        <w:rPr>
          <w:sz w:val="26"/>
        </w:rPr>
        <w:t>2,5%</w:t>
      </w:r>
      <w:r w:rsidRPr="00577D92">
        <w:rPr>
          <w:sz w:val="26"/>
        </w:rPr>
        <w:t>Mg, 1,6%Cu và 0,25%Cr;</w:t>
      </w:r>
      <w:r w:rsidR="005E5485" w:rsidRPr="00577D92">
        <w:rPr>
          <w:sz w:val="26"/>
        </w:rPr>
        <w:t xml:space="preserve"> có độ </w:t>
      </w:r>
      <w:r w:rsidRPr="00577D92">
        <w:rPr>
          <w:sz w:val="26"/>
        </w:rPr>
        <w:t>bền sau nhiệt luyện khoảng 51KG</w:t>
      </w:r>
      <w:r w:rsidR="005E5485" w:rsidRPr="00577D92">
        <w:rPr>
          <w:sz w:val="26"/>
        </w:rPr>
        <w:t>/mm</w:t>
      </w:r>
      <w:r w:rsidR="005E5485" w:rsidRPr="00577D92">
        <w:rPr>
          <w:sz w:val="26"/>
          <w:vertAlign w:val="superscript"/>
        </w:rPr>
        <w:t>2</w:t>
      </w:r>
      <w:r w:rsidR="005E5485" w:rsidRPr="00577D92">
        <w:rPr>
          <w:sz w:val="26"/>
        </w:rPr>
        <w:t>. Đây là nguyên liệu chủ yếu trong công nghiệp hàng không.</w:t>
      </w:r>
    </w:p>
    <w:p w:rsidR="005E5485" w:rsidRPr="00577D92" w:rsidRDefault="005E5485" w:rsidP="00577D92">
      <w:pPr>
        <w:spacing w:before="120"/>
        <w:ind w:left="1134" w:firstLine="567"/>
        <w:jc w:val="both"/>
        <w:rPr>
          <w:sz w:val="26"/>
        </w:rPr>
      </w:pPr>
      <w:r w:rsidRPr="00577D92">
        <w:rPr>
          <w:sz w:val="26"/>
        </w:rPr>
        <w:t>Ký hiệu Việt Nam</w:t>
      </w:r>
      <w:r w:rsidR="00673008" w:rsidRPr="00577D92">
        <w:rPr>
          <w:sz w:val="26"/>
        </w:rPr>
        <w:t xml:space="preserve"> (TCVN 1859 – 75) ví dụ như AlCu4Mg2</w:t>
      </w:r>
      <w:r w:rsidRPr="00577D92">
        <w:rPr>
          <w:sz w:val="26"/>
        </w:rPr>
        <w:t>Mn.</w:t>
      </w:r>
    </w:p>
    <w:p w:rsidR="005E5485" w:rsidRPr="00577D92" w:rsidRDefault="00AA28C3" w:rsidP="00577D92">
      <w:pPr>
        <w:spacing w:before="120" w:after="120"/>
        <w:ind w:left="567"/>
        <w:jc w:val="both"/>
        <w:rPr>
          <w:b/>
          <w:i/>
          <w:sz w:val="26"/>
        </w:rPr>
      </w:pPr>
      <w:r w:rsidRPr="00577D92">
        <w:rPr>
          <w:b/>
          <w:i/>
          <w:sz w:val="26"/>
        </w:rPr>
        <w:t xml:space="preserve">2. </w:t>
      </w:r>
      <w:r w:rsidR="0004584F" w:rsidRPr="00577D92">
        <w:rPr>
          <w:b/>
          <w:i/>
          <w:sz w:val="26"/>
        </w:rPr>
        <w:t>Hợp kim nhôm đúc</w:t>
      </w:r>
    </w:p>
    <w:p w:rsidR="005E5485" w:rsidRPr="00577D92" w:rsidRDefault="005E5485" w:rsidP="00577D92">
      <w:pPr>
        <w:spacing w:before="120"/>
        <w:ind w:left="567" w:firstLine="567"/>
        <w:jc w:val="both"/>
        <w:rPr>
          <w:sz w:val="26"/>
        </w:rPr>
      </w:pPr>
      <w:r w:rsidRPr="00577D92">
        <w:rPr>
          <w:sz w:val="26"/>
        </w:rPr>
        <w:t>Có hàm lượng nguyên tố hợp kim cao (hơn hai nhóm trên)</w:t>
      </w:r>
    </w:p>
    <w:p w:rsidR="005E5485" w:rsidRPr="00577D92" w:rsidRDefault="005E5485" w:rsidP="00577D92">
      <w:pPr>
        <w:spacing w:before="120"/>
        <w:ind w:left="567" w:firstLine="567"/>
        <w:jc w:val="both"/>
        <w:rPr>
          <w:sz w:val="26"/>
          <w:lang w:val="es-ES"/>
        </w:rPr>
      </w:pPr>
      <w:r w:rsidRPr="00577D92">
        <w:rPr>
          <w:sz w:val="26"/>
        </w:rPr>
        <w:t xml:space="preserve">Là hợp kim cùng tinh hoặc gần cùng tinh, có tính đúc cao, có nhiệt độ nóng chảy thấp nhất trong các hợp kim nhôm, dùng để chế tạo các sản phẩm bằng phương pháp đúc. </w:t>
      </w:r>
      <w:r w:rsidRPr="00577D92">
        <w:rPr>
          <w:sz w:val="26"/>
          <w:lang w:val="es-ES"/>
        </w:rPr>
        <w:t xml:space="preserve">Các hợp </w:t>
      </w:r>
      <w:r w:rsidR="0004584F" w:rsidRPr="00577D92">
        <w:rPr>
          <w:sz w:val="26"/>
          <w:lang w:val="es-ES"/>
        </w:rPr>
        <w:t>kim nhôm đúc thông dụng là Al-Si, Al-Cu, Al-</w:t>
      </w:r>
      <w:r w:rsidR="00DD3D6A" w:rsidRPr="00577D92">
        <w:rPr>
          <w:sz w:val="26"/>
          <w:lang w:val="es-ES"/>
        </w:rPr>
        <w:t>Mg v.v</w:t>
      </w:r>
      <w:r w:rsidRPr="00577D92">
        <w:rPr>
          <w:sz w:val="26"/>
          <w:lang w:val="es-ES"/>
        </w:rPr>
        <w:t>…</w:t>
      </w:r>
    </w:p>
    <w:p w:rsidR="005E5485" w:rsidRPr="00577D92" w:rsidRDefault="005E5485" w:rsidP="00577D92">
      <w:pPr>
        <w:spacing w:before="120"/>
        <w:ind w:left="567" w:firstLine="567"/>
        <w:jc w:val="both"/>
        <w:rPr>
          <w:sz w:val="26"/>
          <w:lang w:val="es-ES"/>
        </w:rPr>
      </w:pPr>
      <w:r w:rsidRPr="00577D92">
        <w:rPr>
          <w:sz w:val="26"/>
          <w:lang w:val="es-ES"/>
        </w:rPr>
        <w:t>Ký hiệu Việt Nam (TCVN</w:t>
      </w:r>
      <w:r w:rsidR="001E5456" w:rsidRPr="00577D92">
        <w:rPr>
          <w:sz w:val="26"/>
          <w:lang w:val="es-ES"/>
        </w:rPr>
        <w:t xml:space="preserve"> 1859 – 75)</w:t>
      </w:r>
      <w:r w:rsidR="00FC0B57" w:rsidRPr="00577D92">
        <w:rPr>
          <w:sz w:val="26"/>
          <w:lang w:val="es-ES"/>
        </w:rPr>
        <w:t>,</w:t>
      </w:r>
      <w:r w:rsidR="001E5456" w:rsidRPr="00577D92">
        <w:rPr>
          <w:sz w:val="26"/>
          <w:lang w:val="es-ES"/>
        </w:rPr>
        <w:t xml:space="preserve"> ví dụ như AlSi4Cu5</w:t>
      </w:r>
      <w:r w:rsidRPr="00577D92">
        <w:rPr>
          <w:sz w:val="26"/>
          <w:lang w:val="es-ES"/>
        </w:rPr>
        <w:t>Đ.</w:t>
      </w:r>
    </w:p>
    <w:p w:rsidR="005E5485" w:rsidRPr="00577D92" w:rsidRDefault="005E5485" w:rsidP="00577D92">
      <w:pPr>
        <w:spacing w:before="120"/>
        <w:ind w:left="567" w:firstLine="567"/>
        <w:jc w:val="both"/>
        <w:rPr>
          <w:sz w:val="26"/>
          <w:lang w:val="es-ES"/>
        </w:rPr>
      </w:pPr>
      <w:r w:rsidRPr="00577D92">
        <w:rPr>
          <w:sz w:val="26"/>
          <w:lang w:val="es-ES"/>
        </w:rPr>
        <w:t xml:space="preserve">Ký hiệu </w:t>
      </w:r>
      <w:r w:rsidR="004A66DF" w:rsidRPr="00577D92">
        <w:rPr>
          <w:sz w:val="26"/>
          <w:lang w:val="es-ES"/>
        </w:rPr>
        <w:t>Nga</w:t>
      </w:r>
      <w:r w:rsidRPr="00577D92">
        <w:rPr>
          <w:sz w:val="26"/>
          <w:lang w:val="es-ES"/>
        </w:rPr>
        <w:t xml:space="preserve"> bắt đầu bằng hai chữ A</w:t>
      </w:r>
      <w:r w:rsidRPr="00577D92">
        <w:rPr>
          <w:sz w:val="26"/>
        </w:rPr>
        <w:sym w:font="Symbol" w:char="F0D5"/>
      </w:r>
      <w:r w:rsidRPr="00577D92">
        <w:rPr>
          <w:sz w:val="26"/>
          <w:lang w:val="es-ES"/>
        </w:rPr>
        <w:t xml:space="preserve"> (A có nghĩa là nhôm, </w:t>
      </w:r>
      <w:r w:rsidRPr="00577D92">
        <w:rPr>
          <w:sz w:val="26"/>
        </w:rPr>
        <w:sym w:font="Symbol" w:char="F0D5"/>
      </w:r>
      <w:r w:rsidRPr="00577D92">
        <w:rPr>
          <w:sz w:val="26"/>
          <w:lang w:val="es-ES"/>
        </w:rPr>
        <w:t xml:space="preserve"> có nghĩa là đúc).</w:t>
      </w:r>
    </w:p>
    <w:p w:rsidR="005E5485" w:rsidRPr="00577D92" w:rsidRDefault="001E5456" w:rsidP="00577D92">
      <w:pPr>
        <w:spacing w:before="120"/>
        <w:ind w:left="567" w:firstLine="567"/>
        <w:jc w:val="both"/>
        <w:rPr>
          <w:sz w:val="26"/>
          <w:lang w:val="es-ES"/>
        </w:rPr>
      </w:pPr>
      <w:r w:rsidRPr="00577D92">
        <w:rPr>
          <w:sz w:val="26"/>
          <w:lang w:val="es-ES"/>
        </w:rPr>
        <w:t>Hợp kim nhôm đúc Al-</w:t>
      </w:r>
      <w:r w:rsidR="005E5485" w:rsidRPr="00577D92">
        <w:rPr>
          <w:sz w:val="26"/>
          <w:lang w:val="es-ES"/>
        </w:rPr>
        <w:t>Si</w:t>
      </w:r>
      <w:r w:rsidRPr="00577D92">
        <w:rPr>
          <w:sz w:val="26"/>
          <w:lang w:val="es-ES"/>
        </w:rPr>
        <w:t xml:space="preserve">, còn gọi là </w:t>
      </w:r>
      <w:r w:rsidR="00AF140A" w:rsidRPr="00577D92">
        <w:rPr>
          <w:sz w:val="26"/>
          <w:lang w:val="es-ES"/>
        </w:rPr>
        <w:t>s</w:t>
      </w:r>
      <w:r w:rsidRPr="00577D92">
        <w:rPr>
          <w:sz w:val="26"/>
          <w:lang w:val="es-ES"/>
        </w:rPr>
        <w:t>ilumin đơn giản có (10-13)</w:t>
      </w:r>
      <w:r w:rsidR="00577D92">
        <w:rPr>
          <w:sz w:val="26"/>
          <w:lang w:val="es-ES"/>
        </w:rPr>
        <w:t xml:space="preserve"> </w:t>
      </w:r>
      <w:r w:rsidRPr="00577D92">
        <w:rPr>
          <w:sz w:val="26"/>
          <w:lang w:val="es-ES"/>
        </w:rPr>
        <w:t xml:space="preserve">%Si;  </w:t>
      </w:r>
      <w:r w:rsidR="005E5485" w:rsidRPr="00577D92">
        <w:rPr>
          <w:sz w:val="26"/>
          <w:lang w:val="es-ES"/>
        </w:rPr>
        <w:t xml:space="preserve">có tính đúc cao, </w:t>
      </w:r>
      <w:r w:rsidRPr="00577D92">
        <w:rPr>
          <w:sz w:val="26"/>
          <w:lang w:val="es-ES"/>
        </w:rPr>
        <w:t>độ bền và độ dẻo khá thấp (13KG</w:t>
      </w:r>
      <w:r w:rsidR="005E5485" w:rsidRPr="00577D92">
        <w:rPr>
          <w:sz w:val="26"/>
          <w:lang w:val="es-ES"/>
        </w:rPr>
        <w:t>/mm</w:t>
      </w:r>
      <w:r w:rsidR="005E5485" w:rsidRPr="00577D92">
        <w:rPr>
          <w:sz w:val="26"/>
          <w:vertAlign w:val="superscript"/>
          <w:lang w:val="es-ES"/>
        </w:rPr>
        <w:t>2</w:t>
      </w:r>
      <w:r w:rsidRPr="00577D92">
        <w:rPr>
          <w:sz w:val="26"/>
          <w:lang w:val="es-ES"/>
        </w:rPr>
        <w:t xml:space="preserve">; </w:t>
      </w:r>
      <w:r w:rsidR="005E5485" w:rsidRPr="00577D92">
        <w:rPr>
          <w:sz w:val="26"/>
          <w:lang w:val="es-ES"/>
        </w:rPr>
        <w:t>3%). Dùng để đúc định hình các chi tiết phức tạp.</w:t>
      </w:r>
    </w:p>
    <w:p w:rsidR="005E5485" w:rsidRPr="00577D92" w:rsidRDefault="001E5456" w:rsidP="00577D92">
      <w:pPr>
        <w:spacing w:before="120"/>
        <w:ind w:left="567" w:firstLine="567"/>
        <w:jc w:val="both"/>
        <w:rPr>
          <w:sz w:val="26"/>
          <w:lang w:val="es-ES"/>
        </w:rPr>
      </w:pPr>
      <w:r w:rsidRPr="00577D92">
        <w:rPr>
          <w:sz w:val="26"/>
          <w:lang w:val="es-ES"/>
        </w:rPr>
        <w:t>Hợp kim nhôm đúc Al-</w:t>
      </w:r>
      <w:r w:rsidR="005E5485" w:rsidRPr="00577D92">
        <w:rPr>
          <w:sz w:val="26"/>
          <w:lang w:val="es-ES"/>
        </w:rPr>
        <w:t>Si có thêm các nguyê</w:t>
      </w:r>
      <w:r w:rsidRPr="00577D92">
        <w:rPr>
          <w:sz w:val="26"/>
          <w:lang w:val="es-ES"/>
        </w:rPr>
        <w:t>n tố hợp kim như Cu, Mg, Zn, Mn</w:t>
      </w:r>
      <w:r w:rsidR="00DD3D6A" w:rsidRPr="00577D92">
        <w:rPr>
          <w:sz w:val="26"/>
          <w:lang w:val="es-ES"/>
        </w:rPr>
        <w:t xml:space="preserve"> v.v</w:t>
      </w:r>
      <w:r w:rsidR="005E5485" w:rsidRPr="00577D92">
        <w:rPr>
          <w:sz w:val="26"/>
          <w:lang w:val="es-ES"/>
        </w:rPr>
        <w:t xml:space="preserve">… có độ bền cao hơn </w:t>
      </w:r>
      <w:r w:rsidRPr="00577D92">
        <w:rPr>
          <w:sz w:val="26"/>
          <w:lang w:val="es-ES"/>
        </w:rPr>
        <w:t>(20-</w:t>
      </w:r>
      <w:r w:rsidR="005E5485" w:rsidRPr="00577D92">
        <w:rPr>
          <w:sz w:val="26"/>
          <w:lang w:val="es-ES"/>
        </w:rPr>
        <w:t>25</w:t>
      </w:r>
      <w:r w:rsidRPr="00577D92">
        <w:rPr>
          <w:sz w:val="26"/>
          <w:lang w:val="es-ES"/>
        </w:rPr>
        <w:t>)</w:t>
      </w:r>
      <w:r w:rsidR="008F37FA">
        <w:rPr>
          <w:sz w:val="26"/>
          <w:lang w:val="es-ES"/>
        </w:rPr>
        <w:t xml:space="preserve"> </w:t>
      </w:r>
      <w:r w:rsidRPr="00577D92">
        <w:rPr>
          <w:sz w:val="26"/>
          <w:lang w:val="es-ES"/>
        </w:rPr>
        <w:t>KG</w:t>
      </w:r>
      <w:r w:rsidR="005E5485" w:rsidRPr="00577D92">
        <w:rPr>
          <w:sz w:val="26"/>
          <w:lang w:val="es-ES"/>
        </w:rPr>
        <w:t>/mm</w:t>
      </w:r>
      <w:r w:rsidR="005E5485" w:rsidRPr="00577D92">
        <w:rPr>
          <w:sz w:val="26"/>
          <w:vertAlign w:val="superscript"/>
          <w:lang w:val="es-ES"/>
        </w:rPr>
        <w:t>2</w:t>
      </w:r>
      <w:r w:rsidRPr="00577D92">
        <w:rPr>
          <w:sz w:val="26"/>
          <w:lang w:val="es-ES"/>
        </w:rPr>
        <w:t>, độ dẻo (1-</w:t>
      </w:r>
      <w:r w:rsidR="005E5485" w:rsidRPr="00577D92">
        <w:rPr>
          <w:sz w:val="26"/>
          <w:lang w:val="es-ES"/>
        </w:rPr>
        <w:t>6</w:t>
      </w:r>
      <w:r w:rsidRPr="00577D92">
        <w:rPr>
          <w:sz w:val="26"/>
          <w:lang w:val="es-ES"/>
        </w:rPr>
        <w:t>)</w:t>
      </w:r>
      <w:r w:rsidR="005E5485" w:rsidRPr="00577D92">
        <w:rPr>
          <w:sz w:val="26"/>
          <w:lang w:val="es-ES"/>
        </w:rPr>
        <w:t>% (sau nhiệt luyện) dùng làm piston do nó nhẹ</w:t>
      </w:r>
      <w:r w:rsidRPr="00577D92">
        <w:rPr>
          <w:sz w:val="26"/>
          <w:lang w:val="es-ES"/>
        </w:rPr>
        <w:t xml:space="preserve"> và ít bị kẹt hơn piston gang, ví dụ hợp kim AlSi4Cu4Zn4, AlSi12MgCu2, AlSi12Mg</w:t>
      </w:r>
      <w:r w:rsidR="005E5485" w:rsidRPr="00577D92">
        <w:rPr>
          <w:sz w:val="26"/>
          <w:lang w:val="es-ES"/>
        </w:rPr>
        <w:t>Cu.</w:t>
      </w:r>
    </w:p>
    <w:p w:rsidR="00EF39D8" w:rsidRDefault="00EF39D8" w:rsidP="00356631">
      <w:pPr>
        <w:autoSpaceDE w:val="0"/>
        <w:autoSpaceDN w:val="0"/>
        <w:adjustRightInd w:val="0"/>
        <w:spacing w:before="240" w:after="240"/>
        <w:jc w:val="center"/>
        <w:rPr>
          <w:b/>
          <w:sz w:val="28"/>
          <w:szCs w:val="28"/>
        </w:rPr>
      </w:pPr>
    </w:p>
    <w:p w:rsidR="00356631" w:rsidRPr="001C15F7" w:rsidRDefault="00356631" w:rsidP="00356631">
      <w:pPr>
        <w:autoSpaceDE w:val="0"/>
        <w:autoSpaceDN w:val="0"/>
        <w:adjustRightInd w:val="0"/>
        <w:spacing w:before="240" w:after="240"/>
        <w:jc w:val="center"/>
        <w:rPr>
          <w:b/>
          <w:sz w:val="28"/>
          <w:szCs w:val="28"/>
        </w:rPr>
      </w:pPr>
      <w:r w:rsidRPr="001C15F7">
        <w:rPr>
          <w:b/>
          <w:sz w:val="28"/>
          <w:szCs w:val="28"/>
        </w:rPr>
        <w:lastRenderedPageBreak/>
        <w:t>CÂU HỎI</w:t>
      </w:r>
    </w:p>
    <w:p w:rsidR="00A30EAD" w:rsidRPr="00577D92" w:rsidRDefault="00A30EAD" w:rsidP="00577D92">
      <w:pPr>
        <w:autoSpaceDE w:val="0"/>
        <w:autoSpaceDN w:val="0"/>
        <w:adjustRightInd w:val="0"/>
        <w:ind w:left="567"/>
        <w:jc w:val="both"/>
        <w:rPr>
          <w:sz w:val="26"/>
        </w:rPr>
      </w:pPr>
      <w:r w:rsidRPr="00577D92">
        <w:rPr>
          <w:sz w:val="26"/>
        </w:rPr>
        <w:t>1. Trình bày tính chất và phạm vi</w:t>
      </w:r>
      <w:r w:rsidR="00D001EE" w:rsidRPr="00577D92">
        <w:rPr>
          <w:sz w:val="26"/>
        </w:rPr>
        <w:t xml:space="preserve"> ứng dụng của nhôm</w:t>
      </w:r>
      <w:r w:rsidRPr="00577D92">
        <w:rPr>
          <w:sz w:val="26"/>
        </w:rPr>
        <w:t>.</w:t>
      </w:r>
    </w:p>
    <w:p w:rsidR="00A30EAD" w:rsidRPr="00577D92" w:rsidRDefault="00A30EAD" w:rsidP="00577D92">
      <w:pPr>
        <w:autoSpaceDE w:val="0"/>
        <w:autoSpaceDN w:val="0"/>
        <w:adjustRightInd w:val="0"/>
        <w:ind w:left="567"/>
        <w:jc w:val="both"/>
        <w:rPr>
          <w:sz w:val="26"/>
        </w:rPr>
      </w:pPr>
      <w:r w:rsidRPr="00577D92">
        <w:rPr>
          <w:sz w:val="26"/>
        </w:rPr>
        <w:t>2. Trình bày tính chất, phạm vi ứng dụng của hợp kim nhôm biến dạng và hợp kim nhôm đúc.</w:t>
      </w:r>
    </w:p>
    <w:p w:rsidR="005E5485" w:rsidRDefault="005E5485" w:rsidP="00247619">
      <w:pPr>
        <w:autoSpaceDE w:val="0"/>
        <w:autoSpaceDN w:val="0"/>
        <w:adjustRightInd w:val="0"/>
        <w:jc w:val="both"/>
        <w:rPr>
          <w:rFonts w:ascii="Verdana" w:hAnsi="Verdana" w:cs="Tahoma"/>
          <w:b/>
          <w:w w:val="120"/>
          <w:sz w:val="28"/>
          <w:szCs w:val="28"/>
        </w:rPr>
      </w:pPr>
    </w:p>
    <w:sectPr w:rsidR="005E5485" w:rsidSect="00D527AB">
      <w:headerReference w:type="default" r:id="rId13"/>
      <w:footerReference w:type="even" r:id="rId14"/>
      <w:footerReference w:type="default" r:id="rId15"/>
      <w:pgSz w:w="11907" w:h="16840" w:code="9"/>
      <w:pgMar w:top="1134" w:right="1418" w:bottom="1134" w:left="1418" w:header="720" w:footer="720" w:gutter="0"/>
      <w:pgNumType w:start="2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470" w:rsidRDefault="00484470">
      <w:r>
        <w:separator/>
      </w:r>
    </w:p>
  </w:endnote>
  <w:endnote w:type="continuationSeparator" w:id="0">
    <w:p w:rsidR="00484470" w:rsidRDefault="0048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350" w:rsidRDefault="00D31350" w:rsidP="006120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31350" w:rsidRDefault="00D313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350" w:rsidRDefault="00D31350" w:rsidP="006120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21E84">
      <w:rPr>
        <w:rStyle w:val="PageNumber"/>
        <w:noProof/>
      </w:rPr>
      <w:t>31</w:t>
    </w:r>
    <w:r>
      <w:rPr>
        <w:rStyle w:val="PageNumber"/>
      </w:rPr>
      <w:fldChar w:fldCharType="end"/>
    </w:r>
  </w:p>
  <w:p w:rsidR="00D31350" w:rsidRPr="00D31350" w:rsidRDefault="00D31350" w:rsidP="00D527AB">
    <w:pPr>
      <w:pStyle w:val="Footer"/>
      <w:rPr>
        <w: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470" w:rsidRDefault="00484470">
      <w:r>
        <w:separator/>
      </w:r>
    </w:p>
  </w:footnote>
  <w:footnote w:type="continuationSeparator" w:id="0">
    <w:p w:rsidR="00484470" w:rsidRDefault="00484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ABB" w:rsidRPr="00005BCD" w:rsidRDefault="00444ABB" w:rsidP="00444ABB">
    <w:pPr>
      <w:pStyle w:val="Header"/>
      <w:jc w:val="right"/>
      <w:rPr>
        <w:i/>
        <w:sz w:val="22"/>
        <w:szCs w:val="22"/>
        <w:u w:val="single"/>
      </w:rPr>
    </w:pPr>
    <w:r w:rsidRPr="00005BCD">
      <w:rPr>
        <w:i/>
        <w:sz w:val="22"/>
        <w:szCs w:val="22"/>
        <w:u w:val="single"/>
      </w:rPr>
      <w:t xml:space="preserve">Vật </w:t>
    </w:r>
    <w:r w:rsidR="00091EA1">
      <w:rPr>
        <w:i/>
        <w:sz w:val="22"/>
        <w:szCs w:val="22"/>
        <w:u w:val="single"/>
      </w:rPr>
      <w:t>l</w:t>
    </w:r>
    <w:r w:rsidRPr="00005BCD">
      <w:rPr>
        <w:i/>
        <w:sz w:val="22"/>
        <w:szCs w:val="22"/>
        <w:u w:val="single"/>
      </w:rPr>
      <w:t xml:space="preserve">iệu Cơ </w:t>
    </w:r>
    <w:r w:rsidR="00091EA1">
      <w:rPr>
        <w:i/>
        <w:sz w:val="22"/>
        <w:szCs w:val="22"/>
        <w:u w:val="single"/>
      </w:rPr>
      <w:t>k</w:t>
    </w:r>
    <w:r w:rsidRPr="00005BCD">
      <w:rPr>
        <w:i/>
        <w:sz w:val="22"/>
        <w:szCs w:val="22"/>
        <w:u w:val="single"/>
      </w:rPr>
      <w:t>hí  -</w:t>
    </w:r>
    <w:r>
      <w:rPr>
        <w:i/>
        <w:sz w:val="22"/>
        <w:szCs w:val="22"/>
        <w:u w:val="single"/>
      </w:rPr>
      <w:t xml:space="preserve"> </w:t>
    </w:r>
    <w:r w:rsidRPr="00005BCD">
      <w:rPr>
        <w:i/>
        <w:sz w:val="22"/>
        <w:szCs w:val="22"/>
        <w:u w:val="single"/>
      </w:rPr>
      <w:t>Cao đẳng Kỹ thuật Lý Tự Trọng</w:t>
    </w:r>
  </w:p>
  <w:p w:rsidR="00D31350" w:rsidRPr="00444ABB" w:rsidRDefault="00D31350" w:rsidP="00444ABB">
    <w:pPr>
      <w:pStyle w:val="Head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B53EC3"/>
    <w:multiLevelType w:val="hybridMultilevel"/>
    <w:tmpl w:val="68A27486"/>
    <w:lvl w:ilvl="0" w:tplc="04090001">
      <w:start w:val="1"/>
      <w:numFmt w:val="bullet"/>
      <w:lvlText w:val=""/>
      <w:lvlJc w:val="left"/>
      <w:pPr>
        <w:tabs>
          <w:tab w:val="num" w:pos="2988"/>
        </w:tabs>
        <w:ind w:left="2988" w:hanging="360"/>
      </w:pPr>
      <w:rPr>
        <w:rFonts w:ascii="Symbol" w:hAnsi="Symbol" w:hint="default"/>
      </w:rPr>
    </w:lvl>
    <w:lvl w:ilvl="1" w:tplc="04090003" w:tentative="1">
      <w:start w:val="1"/>
      <w:numFmt w:val="bullet"/>
      <w:lvlText w:val="o"/>
      <w:lvlJc w:val="left"/>
      <w:pPr>
        <w:tabs>
          <w:tab w:val="num" w:pos="3708"/>
        </w:tabs>
        <w:ind w:left="3708" w:hanging="360"/>
      </w:pPr>
      <w:rPr>
        <w:rFonts w:ascii="Courier New" w:hAnsi="Courier New" w:cs="Courier New" w:hint="default"/>
      </w:rPr>
    </w:lvl>
    <w:lvl w:ilvl="2" w:tplc="04090005" w:tentative="1">
      <w:start w:val="1"/>
      <w:numFmt w:val="bullet"/>
      <w:lvlText w:val=""/>
      <w:lvlJc w:val="left"/>
      <w:pPr>
        <w:tabs>
          <w:tab w:val="num" w:pos="4428"/>
        </w:tabs>
        <w:ind w:left="4428" w:hanging="360"/>
      </w:pPr>
      <w:rPr>
        <w:rFonts w:ascii="Wingdings" w:hAnsi="Wingdings" w:hint="default"/>
      </w:rPr>
    </w:lvl>
    <w:lvl w:ilvl="3" w:tplc="04090001" w:tentative="1">
      <w:start w:val="1"/>
      <w:numFmt w:val="bullet"/>
      <w:lvlText w:val=""/>
      <w:lvlJc w:val="left"/>
      <w:pPr>
        <w:tabs>
          <w:tab w:val="num" w:pos="5148"/>
        </w:tabs>
        <w:ind w:left="5148" w:hanging="360"/>
      </w:pPr>
      <w:rPr>
        <w:rFonts w:ascii="Symbol" w:hAnsi="Symbol" w:hint="default"/>
      </w:rPr>
    </w:lvl>
    <w:lvl w:ilvl="4" w:tplc="04090003" w:tentative="1">
      <w:start w:val="1"/>
      <w:numFmt w:val="bullet"/>
      <w:lvlText w:val="o"/>
      <w:lvlJc w:val="left"/>
      <w:pPr>
        <w:tabs>
          <w:tab w:val="num" w:pos="5868"/>
        </w:tabs>
        <w:ind w:left="5868" w:hanging="360"/>
      </w:pPr>
      <w:rPr>
        <w:rFonts w:ascii="Courier New" w:hAnsi="Courier New" w:cs="Courier New" w:hint="default"/>
      </w:rPr>
    </w:lvl>
    <w:lvl w:ilvl="5" w:tplc="04090005" w:tentative="1">
      <w:start w:val="1"/>
      <w:numFmt w:val="bullet"/>
      <w:lvlText w:val=""/>
      <w:lvlJc w:val="left"/>
      <w:pPr>
        <w:tabs>
          <w:tab w:val="num" w:pos="6588"/>
        </w:tabs>
        <w:ind w:left="6588" w:hanging="360"/>
      </w:pPr>
      <w:rPr>
        <w:rFonts w:ascii="Wingdings" w:hAnsi="Wingdings" w:hint="default"/>
      </w:rPr>
    </w:lvl>
    <w:lvl w:ilvl="6" w:tplc="04090001" w:tentative="1">
      <w:start w:val="1"/>
      <w:numFmt w:val="bullet"/>
      <w:lvlText w:val=""/>
      <w:lvlJc w:val="left"/>
      <w:pPr>
        <w:tabs>
          <w:tab w:val="num" w:pos="7308"/>
        </w:tabs>
        <w:ind w:left="7308" w:hanging="360"/>
      </w:pPr>
      <w:rPr>
        <w:rFonts w:ascii="Symbol" w:hAnsi="Symbol" w:hint="default"/>
      </w:rPr>
    </w:lvl>
    <w:lvl w:ilvl="7" w:tplc="04090003" w:tentative="1">
      <w:start w:val="1"/>
      <w:numFmt w:val="bullet"/>
      <w:lvlText w:val="o"/>
      <w:lvlJc w:val="left"/>
      <w:pPr>
        <w:tabs>
          <w:tab w:val="num" w:pos="8028"/>
        </w:tabs>
        <w:ind w:left="8028" w:hanging="360"/>
      </w:pPr>
      <w:rPr>
        <w:rFonts w:ascii="Courier New" w:hAnsi="Courier New" w:cs="Courier New" w:hint="default"/>
      </w:rPr>
    </w:lvl>
    <w:lvl w:ilvl="8" w:tplc="04090005" w:tentative="1">
      <w:start w:val="1"/>
      <w:numFmt w:val="bullet"/>
      <w:lvlText w:val=""/>
      <w:lvlJc w:val="left"/>
      <w:pPr>
        <w:tabs>
          <w:tab w:val="num" w:pos="8748"/>
        </w:tabs>
        <w:ind w:left="874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B1F"/>
    <w:rsid w:val="0000434C"/>
    <w:rsid w:val="0000464D"/>
    <w:rsid w:val="00004EDE"/>
    <w:rsid w:val="00006820"/>
    <w:rsid w:val="00015CB3"/>
    <w:rsid w:val="00021897"/>
    <w:rsid w:val="00022B6D"/>
    <w:rsid w:val="00031449"/>
    <w:rsid w:val="00033050"/>
    <w:rsid w:val="00034974"/>
    <w:rsid w:val="00034DEE"/>
    <w:rsid w:val="00041D79"/>
    <w:rsid w:val="00041F0B"/>
    <w:rsid w:val="00042E07"/>
    <w:rsid w:val="0004584F"/>
    <w:rsid w:val="00047201"/>
    <w:rsid w:val="00051568"/>
    <w:rsid w:val="0005465D"/>
    <w:rsid w:val="00064EB7"/>
    <w:rsid w:val="00065F55"/>
    <w:rsid w:val="00076D9B"/>
    <w:rsid w:val="00080D5A"/>
    <w:rsid w:val="00084925"/>
    <w:rsid w:val="00084C5A"/>
    <w:rsid w:val="00091B00"/>
    <w:rsid w:val="00091E26"/>
    <w:rsid w:val="00091EA1"/>
    <w:rsid w:val="00093C5C"/>
    <w:rsid w:val="000A3B27"/>
    <w:rsid w:val="000A42B1"/>
    <w:rsid w:val="000A55E2"/>
    <w:rsid w:val="000A5AFF"/>
    <w:rsid w:val="000A636D"/>
    <w:rsid w:val="000B1E00"/>
    <w:rsid w:val="000B7C03"/>
    <w:rsid w:val="000C3E9D"/>
    <w:rsid w:val="000C4661"/>
    <w:rsid w:val="000C587A"/>
    <w:rsid w:val="000C7331"/>
    <w:rsid w:val="000D128C"/>
    <w:rsid w:val="000D1FDE"/>
    <w:rsid w:val="000D70F2"/>
    <w:rsid w:val="000D76FB"/>
    <w:rsid w:val="000E15BF"/>
    <w:rsid w:val="000E217B"/>
    <w:rsid w:val="000E686E"/>
    <w:rsid w:val="000F3279"/>
    <w:rsid w:val="000F5F9C"/>
    <w:rsid w:val="00100CA1"/>
    <w:rsid w:val="0010115F"/>
    <w:rsid w:val="00101654"/>
    <w:rsid w:val="001019A6"/>
    <w:rsid w:val="001060C8"/>
    <w:rsid w:val="001065CE"/>
    <w:rsid w:val="00116927"/>
    <w:rsid w:val="00123470"/>
    <w:rsid w:val="00123693"/>
    <w:rsid w:val="001444AC"/>
    <w:rsid w:val="00144D58"/>
    <w:rsid w:val="00146C6E"/>
    <w:rsid w:val="001475A1"/>
    <w:rsid w:val="00150104"/>
    <w:rsid w:val="001546E2"/>
    <w:rsid w:val="001614C6"/>
    <w:rsid w:val="00164F06"/>
    <w:rsid w:val="00165EEF"/>
    <w:rsid w:val="00170896"/>
    <w:rsid w:val="0017532A"/>
    <w:rsid w:val="00175C20"/>
    <w:rsid w:val="00176C6B"/>
    <w:rsid w:val="00176D39"/>
    <w:rsid w:val="00177770"/>
    <w:rsid w:val="00180E62"/>
    <w:rsid w:val="001866E7"/>
    <w:rsid w:val="001A23B6"/>
    <w:rsid w:val="001A2C2B"/>
    <w:rsid w:val="001A50F9"/>
    <w:rsid w:val="001A7417"/>
    <w:rsid w:val="001B0A85"/>
    <w:rsid w:val="001C15F7"/>
    <w:rsid w:val="001C4218"/>
    <w:rsid w:val="001C45BF"/>
    <w:rsid w:val="001C4A76"/>
    <w:rsid w:val="001C7C8C"/>
    <w:rsid w:val="001D02D9"/>
    <w:rsid w:val="001D0BEC"/>
    <w:rsid w:val="001D2F72"/>
    <w:rsid w:val="001D4365"/>
    <w:rsid w:val="001D5481"/>
    <w:rsid w:val="001D7CA8"/>
    <w:rsid w:val="001E15EC"/>
    <w:rsid w:val="001E37AE"/>
    <w:rsid w:val="001E5456"/>
    <w:rsid w:val="001E646B"/>
    <w:rsid w:val="001F02BF"/>
    <w:rsid w:val="001F07E2"/>
    <w:rsid w:val="001F2794"/>
    <w:rsid w:val="00200BE3"/>
    <w:rsid w:val="00207381"/>
    <w:rsid w:val="00210D3F"/>
    <w:rsid w:val="00212766"/>
    <w:rsid w:val="002138B3"/>
    <w:rsid w:val="002143A5"/>
    <w:rsid w:val="00224DA9"/>
    <w:rsid w:val="00232E9B"/>
    <w:rsid w:val="002372A8"/>
    <w:rsid w:val="00237E94"/>
    <w:rsid w:val="002452AB"/>
    <w:rsid w:val="002461EB"/>
    <w:rsid w:val="002469BD"/>
    <w:rsid w:val="00247619"/>
    <w:rsid w:val="00247CD4"/>
    <w:rsid w:val="00247FEE"/>
    <w:rsid w:val="00250575"/>
    <w:rsid w:val="00253CF8"/>
    <w:rsid w:val="0025431D"/>
    <w:rsid w:val="00254E61"/>
    <w:rsid w:val="00255BEB"/>
    <w:rsid w:val="0026757B"/>
    <w:rsid w:val="002774FA"/>
    <w:rsid w:val="00277A81"/>
    <w:rsid w:val="00277BDC"/>
    <w:rsid w:val="00281073"/>
    <w:rsid w:val="00284CB6"/>
    <w:rsid w:val="00292D7A"/>
    <w:rsid w:val="00294515"/>
    <w:rsid w:val="002A1DF0"/>
    <w:rsid w:val="002A2862"/>
    <w:rsid w:val="002A564D"/>
    <w:rsid w:val="002A5DA8"/>
    <w:rsid w:val="002A788E"/>
    <w:rsid w:val="002B26E0"/>
    <w:rsid w:val="002B2716"/>
    <w:rsid w:val="002C3658"/>
    <w:rsid w:val="002C39C2"/>
    <w:rsid w:val="002C4578"/>
    <w:rsid w:val="002C5478"/>
    <w:rsid w:val="002C5A69"/>
    <w:rsid w:val="002D0B83"/>
    <w:rsid w:val="002D1417"/>
    <w:rsid w:val="002D4019"/>
    <w:rsid w:val="002D4A8E"/>
    <w:rsid w:val="002E2AA9"/>
    <w:rsid w:val="002F0B1F"/>
    <w:rsid w:val="002F0ECF"/>
    <w:rsid w:val="002F1A22"/>
    <w:rsid w:val="002F2AEA"/>
    <w:rsid w:val="002F4B2F"/>
    <w:rsid w:val="002F5D3F"/>
    <w:rsid w:val="002F6E8D"/>
    <w:rsid w:val="003023F5"/>
    <w:rsid w:val="00302C98"/>
    <w:rsid w:val="00312A1C"/>
    <w:rsid w:val="00314F69"/>
    <w:rsid w:val="00322891"/>
    <w:rsid w:val="0032382D"/>
    <w:rsid w:val="00323C7B"/>
    <w:rsid w:val="00333787"/>
    <w:rsid w:val="00335419"/>
    <w:rsid w:val="003365FC"/>
    <w:rsid w:val="003412C1"/>
    <w:rsid w:val="0034260C"/>
    <w:rsid w:val="0034383F"/>
    <w:rsid w:val="00345489"/>
    <w:rsid w:val="0034692A"/>
    <w:rsid w:val="00354DA7"/>
    <w:rsid w:val="00355028"/>
    <w:rsid w:val="00355CBB"/>
    <w:rsid w:val="00356631"/>
    <w:rsid w:val="00357098"/>
    <w:rsid w:val="00364929"/>
    <w:rsid w:val="00367971"/>
    <w:rsid w:val="00370071"/>
    <w:rsid w:val="00370176"/>
    <w:rsid w:val="00375464"/>
    <w:rsid w:val="00375732"/>
    <w:rsid w:val="00375E66"/>
    <w:rsid w:val="00377E54"/>
    <w:rsid w:val="00380097"/>
    <w:rsid w:val="00382FEE"/>
    <w:rsid w:val="00391172"/>
    <w:rsid w:val="0039126B"/>
    <w:rsid w:val="00394805"/>
    <w:rsid w:val="00395BE8"/>
    <w:rsid w:val="003971B8"/>
    <w:rsid w:val="003A12E3"/>
    <w:rsid w:val="003A547A"/>
    <w:rsid w:val="003A55CD"/>
    <w:rsid w:val="003A565D"/>
    <w:rsid w:val="003B4EAB"/>
    <w:rsid w:val="003B4F02"/>
    <w:rsid w:val="003B61B8"/>
    <w:rsid w:val="003C52FD"/>
    <w:rsid w:val="003D1892"/>
    <w:rsid w:val="003D1900"/>
    <w:rsid w:val="003D2B48"/>
    <w:rsid w:val="003D7AE9"/>
    <w:rsid w:val="003E3F43"/>
    <w:rsid w:val="003E70ED"/>
    <w:rsid w:val="00403511"/>
    <w:rsid w:val="00405E2F"/>
    <w:rsid w:val="00406B44"/>
    <w:rsid w:val="00411AB2"/>
    <w:rsid w:val="00412FD3"/>
    <w:rsid w:val="00413099"/>
    <w:rsid w:val="004172F3"/>
    <w:rsid w:val="00417FAC"/>
    <w:rsid w:val="00420417"/>
    <w:rsid w:val="00423C72"/>
    <w:rsid w:val="004328F7"/>
    <w:rsid w:val="00434D2B"/>
    <w:rsid w:val="0043566B"/>
    <w:rsid w:val="004374A0"/>
    <w:rsid w:val="0044163C"/>
    <w:rsid w:val="00444ABB"/>
    <w:rsid w:val="00445534"/>
    <w:rsid w:val="004467E8"/>
    <w:rsid w:val="00447B5A"/>
    <w:rsid w:val="00447C0E"/>
    <w:rsid w:val="004512A7"/>
    <w:rsid w:val="004546A7"/>
    <w:rsid w:val="00460726"/>
    <w:rsid w:val="00460801"/>
    <w:rsid w:val="00464069"/>
    <w:rsid w:val="004643EC"/>
    <w:rsid w:val="0046471B"/>
    <w:rsid w:val="004647A5"/>
    <w:rsid w:val="0046609A"/>
    <w:rsid w:val="00467968"/>
    <w:rsid w:val="004705E3"/>
    <w:rsid w:val="00471362"/>
    <w:rsid w:val="0047281D"/>
    <w:rsid w:val="004751BF"/>
    <w:rsid w:val="0047614E"/>
    <w:rsid w:val="00480017"/>
    <w:rsid w:val="00481FA6"/>
    <w:rsid w:val="00483326"/>
    <w:rsid w:val="004836C8"/>
    <w:rsid w:val="00484053"/>
    <w:rsid w:val="00484470"/>
    <w:rsid w:val="004915E9"/>
    <w:rsid w:val="004921ED"/>
    <w:rsid w:val="004960F3"/>
    <w:rsid w:val="00496B11"/>
    <w:rsid w:val="004A0C27"/>
    <w:rsid w:val="004A1317"/>
    <w:rsid w:val="004A21E7"/>
    <w:rsid w:val="004A66DF"/>
    <w:rsid w:val="004B1B12"/>
    <w:rsid w:val="004B3E98"/>
    <w:rsid w:val="004B79F4"/>
    <w:rsid w:val="004C258C"/>
    <w:rsid w:val="004C2E0B"/>
    <w:rsid w:val="004C3DEF"/>
    <w:rsid w:val="004C3EAC"/>
    <w:rsid w:val="004C4338"/>
    <w:rsid w:val="004C7452"/>
    <w:rsid w:val="004D2E0B"/>
    <w:rsid w:val="004E69D5"/>
    <w:rsid w:val="004F0C5F"/>
    <w:rsid w:val="004F2174"/>
    <w:rsid w:val="004F6EA1"/>
    <w:rsid w:val="00501402"/>
    <w:rsid w:val="005018B1"/>
    <w:rsid w:val="00503A80"/>
    <w:rsid w:val="00504CFF"/>
    <w:rsid w:val="00505B38"/>
    <w:rsid w:val="0051069C"/>
    <w:rsid w:val="00511CF5"/>
    <w:rsid w:val="00512537"/>
    <w:rsid w:val="0051672B"/>
    <w:rsid w:val="005202B6"/>
    <w:rsid w:val="0052179B"/>
    <w:rsid w:val="00527E54"/>
    <w:rsid w:val="00530B0F"/>
    <w:rsid w:val="00534A7E"/>
    <w:rsid w:val="00541FD6"/>
    <w:rsid w:val="00544000"/>
    <w:rsid w:val="00544985"/>
    <w:rsid w:val="00546598"/>
    <w:rsid w:val="005548A1"/>
    <w:rsid w:val="00570BCA"/>
    <w:rsid w:val="005717C8"/>
    <w:rsid w:val="00573276"/>
    <w:rsid w:val="00574C7A"/>
    <w:rsid w:val="00577D92"/>
    <w:rsid w:val="00590784"/>
    <w:rsid w:val="00594107"/>
    <w:rsid w:val="00594603"/>
    <w:rsid w:val="00596FC8"/>
    <w:rsid w:val="00597482"/>
    <w:rsid w:val="005A1A17"/>
    <w:rsid w:val="005A2792"/>
    <w:rsid w:val="005A47F3"/>
    <w:rsid w:val="005A5D0D"/>
    <w:rsid w:val="005A6A82"/>
    <w:rsid w:val="005A79D1"/>
    <w:rsid w:val="005A7B66"/>
    <w:rsid w:val="005B2915"/>
    <w:rsid w:val="005B2E4F"/>
    <w:rsid w:val="005B37C3"/>
    <w:rsid w:val="005B3D81"/>
    <w:rsid w:val="005B44D8"/>
    <w:rsid w:val="005B6A43"/>
    <w:rsid w:val="005B73EB"/>
    <w:rsid w:val="005C02C4"/>
    <w:rsid w:val="005C5E01"/>
    <w:rsid w:val="005D20EB"/>
    <w:rsid w:val="005D33D5"/>
    <w:rsid w:val="005D5997"/>
    <w:rsid w:val="005D6049"/>
    <w:rsid w:val="005D716C"/>
    <w:rsid w:val="005E018B"/>
    <w:rsid w:val="005E233F"/>
    <w:rsid w:val="005E2BEB"/>
    <w:rsid w:val="005E4868"/>
    <w:rsid w:val="005E5485"/>
    <w:rsid w:val="005E7448"/>
    <w:rsid w:val="005F0EA3"/>
    <w:rsid w:val="005F2425"/>
    <w:rsid w:val="005F55BA"/>
    <w:rsid w:val="005F6268"/>
    <w:rsid w:val="005F6282"/>
    <w:rsid w:val="00600464"/>
    <w:rsid w:val="0060165C"/>
    <w:rsid w:val="00602817"/>
    <w:rsid w:val="00603EC3"/>
    <w:rsid w:val="006051F1"/>
    <w:rsid w:val="0060650C"/>
    <w:rsid w:val="006078E2"/>
    <w:rsid w:val="006103FF"/>
    <w:rsid w:val="006120A5"/>
    <w:rsid w:val="00614454"/>
    <w:rsid w:val="00621BE1"/>
    <w:rsid w:val="0062299C"/>
    <w:rsid w:val="00634AD2"/>
    <w:rsid w:val="0063610B"/>
    <w:rsid w:val="0063630D"/>
    <w:rsid w:val="0064246A"/>
    <w:rsid w:val="00643584"/>
    <w:rsid w:val="0064384D"/>
    <w:rsid w:val="00643E8C"/>
    <w:rsid w:val="0064531D"/>
    <w:rsid w:val="006453E0"/>
    <w:rsid w:val="006458D5"/>
    <w:rsid w:val="00646130"/>
    <w:rsid w:val="00646DD1"/>
    <w:rsid w:val="00653DB8"/>
    <w:rsid w:val="00654AB3"/>
    <w:rsid w:val="006551DE"/>
    <w:rsid w:val="00655340"/>
    <w:rsid w:val="00655A3A"/>
    <w:rsid w:val="00656528"/>
    <w:rsid w:val="00656764"/>
    <w:rsid w:val="00656E8A"/>
    <w:rsid w:val="00660E10"/>
    <w:rsid w:val="0066328D"/>
    <w:rsid w:val="0066744B"/>
    <w:rsid w:val="00667DD9"/>
    <w:rsid w:val="006716C3"/>
    <w:rsid w:val="00673008"/>
    <w:rsid w:val="00677F2A"/>
    <w:rsid w:val="00681A12"/>
    <w:rsid w:val="00682318"/>
    <w:rsid w:val="00686BEC"/>
    <w:rsid w:val="00687DB7"/>
    <w:rsid w:val="00693DE5"/>
    <w:rsid w:val="00695647"/>
    <w:rsid w:val="006A105B"/>
    <w:rsid w:val="006A1DD0"/>
    <w:rsid w:val="006A348F"/>
    <w:rsid w:val="006A52D3"/>
    <w:rsid w:val="006B005D"/>
    <w:rsid w:val="006B0362"/>
    <w:rsid w:val="006B140F"/>
    <w:rsid w:val="006B2164"/>
    <w:rsid w:val="006B316C"/>
    <w:rsid w:val="006C31CB"/>
    <w:rsid w:val="006C63B4"/>
    <w:rsid w:val="006C6DC9"/>
    <w:rsid w:val="006D06D2"/>
    <w:rsid w:val="006D0BBE"/>
    <w:rsid w:val="006D191D"/>
    <w:rsid w:val="006D38B2"/>
    <w:rsid w:val="006D3D6A"/>
    <w:rsid w:val="006D4F6D"/>
    <w:rsid w:val="006E26F1"/>
    <w:rsid w:val="006E47AA"/>
    <w:rsid w:val="006F1BA4"/>
    <w:rsid w:val="006F1CD7"/>
    <w:rsid w:val="006F2BA8"/>
    <w:rsid w:val="006F4952"/>
    <w:rsid w:val="0070158B"/>
    <w:rsid w:val="00702150"/>
    <w:rsid w:val="00704E0F"/>
    <w:rsid w:val="00710E98"/>
    <w:rsid w:val="00711C40"/>
    <w:rsid w:val="007138D5"/>
    <w:rsid w:val="00721B1D"/>
    <w:rsid w:val="00722D1E"/>
    <w:rsid w:val="007235FE"/>
    <w:rsid w:val="007248CB"/>
    <w:rsid w:val="007251B2"/>
    <w:rsid w:val="0072636B"/>
    <w:rsid w:val="007278F9"/>
    <w:rsid w:val="00733D30"/>
    <w:rsid w:val="00735896"/>
    <w:rsid w:val="007416FD"/>
    <w:rsid w:val="007438E7"/>
    <w:rsid w:val="007444D0"/>
    <w:rsid w:val="00744A0F"/>
    <w:rsid w:val="0074597D"/>
    <w:rsid w:val="00746858"/>
    <w:rsid w:val="0074779A"/>
    <w:rsid w:val="00752DFF"/>
    <w:rsid w:val="007568E6"/>
    <w:rsid w:val="00760688"/>
    <w:rsid w:val="00760BBB"/>
    <w:rsid w:val="00761957"/>
    <w:rsid w:val="00762682"/>
    <w:rsid w:val="007643AE"/>
    <w:rsid w:val="00764D00"/>
    <w:rsid w:val="00766CF4"/>
    <w:rsid w:val="007673C0"/>
    <w:rsid w:val="00770243"/>
    <w:rsid w:val="00772B4D"/>
    <w:rsid w:val="007730CA"/>
    <w:rsid w:val="00780907"/>
    <w:rsid w:val="007849A0"/>
    <w:rsid w:val="00786914"/>
    <w:rsid w:val="00787467"/>
    <w:rsid w:val="0078757F"/>
    <w:rsid w:val="007936DF"/>
    <w:rsid w:val="00795BA0"/>
    <w:rsid w:val="007A262A"/>
    <w:rsid w:val="007A3FD3"/>
    <w:rsid w:val="007A5A5E"/>
    <w:rsid w:val="007B1141"/>
    <w:rsid w:val="007B7673"/>
    <w:rsid w:val="007C1407"/>
    <w:rsid w:val="007C74DA"/>
    <w:rsid w:val="007D043E"/>
    <w:rsid w:val="007D2165"/>
    <w:rsid w:val="007D56F1"/>
    <w:rsid w:val="007E7B2E"/>
    <w:rsid w:val="007F12ED"/>
    <w:rsid w:val="007F1A5F"/>
    <w:rsid w:val="007F3115"/>
    <w:rsid w:val="007F46A9"/>
    <w:rsid w:val="007F544F"/>
    <w:rsid w:val="007F68AF"/>
    <w:rsid w:val="007F758A"/>
    <w:rsid w:val="00806A9A"/>
    <w:rsid w:val="00810ADC"/>
    <w:rsid w:val="00811D91"/>
    <w:rsid w:val="008122DC"/>
    <w:rsid w:val="00812596"/>
    <w:rsid w:val="008141DC"/>
    <w:rsid w:val="008161E1"/>
    <w:rsid w:val="00817C48"/>
    <w:rsid w:val="0082234D"/>
    <w:rsid w:val="0082241D"/>
    <w:rsid w:val="00822B05"/>
    <w:rsid w:val="00822F99"/>
    <w:rsid w:val="00823B84"/>
    <w:rsid w:val="00827142"/>
    <w:rsid w:val="00827D7E"/>
    <w:rsid w:val="00827E58"/>
    <w:rsid w:val="00830E27"/>
    <w:rsid w:val="00834888"/>
    <w:rsid w:val="00834C44"/>
    <w:rsid w:val="00835E09"/>
    <w:rsid w:val="00843D15"/>
    <w:rsid w:val="008473F6"/>
    <w:rsid w:val="008500BF"/>
    <w:rsid w:val="008516C7"/>
    <w:rsid w:val="008634F8"/>
    <w:rsid w:val="00867713"/>
    <w:rsid w:val="00874A41"/>
    <w:rsid w:val="008762D5"/>
    <w:rsid w:val="00876CF5"/>
    <w:rsid w:val="00877C5A"/>
    <w:rsid w:val="00880640"/>
    <w:rsid w:val="00883620"/>
    <w:rsid w:val="00884199"/>
    <w:rsid w:val="008852AC"/>
    <w:rsid w:val="00886065"/>
    <w:rsid w:val="008876B3"/>
    <w:rsid w:val="0089086D"/>
    <w:rsid w:val="00895201"/>
    <w:rsid w:val="00897A71"/>
    <w:rsid w:val="008A00D7"/>
    <w:rsid w:val="008A24CC"/>
    <w:rsid w:val="008A2B56"/>
    <w:rsid w:val="008A6FAB"/>
    <w:rsid w:val="008A7580"/>
    <w:rsid w:val="008A7E72"/>
    <w:rsid w:val="008B0232"/>
    <w:rsid w:val="008B42CE"/>
    <w:rsid w:val="008B4A82"/>
    <w:rsid w:val="008C453F"/>
    <w:rsid w:val="008D0845"/>
    <w:rsid w:val="008D23EF"/>
    <w:rsid w:val="008D7DEE"/>
    <w:rsid w:val="008E4FD4"/>
    <w:rsid w:val="008E6820"/>
    <w:rsid w:val="008F3313"/>
    <w:rsid w:val="008F37FA"/>
    <w:rsid w:val="008F38DB"/>
    <w:rsid w:val="008F4337"/>
    <w:rsid w:val="008F4C46"/>
    <w:rsid w:val="008F5B8E"/>
    <w:rsid w:val="00901E8B"/>
    <w:rsid w:val="0090209B"/>
    <w:rsid w:val="0090445F"/>
    <w:rsid w:val="00906024"/>
    <w:rsid w:val="0090742C"/>
    <w:rsid w:val="00910140"/>
    <w:rsid w:val="009111D3"/>
    <w:rsid w:val="00913B8A"/>
    <w:rsid w:val="00917E2F"/>
    <w:rsid w:val="009225DC"/>
    <w:rsid w:val="00923346"/>
    <w:rsid w:val="00932C2F"/>
    <w:rsid w:val="0093512A"/>
    <w:rsid w:val="0093657C"/>
    <w:rsid w:val="00941509"/>
    <w:rsid w:val="009500C5"/>
    <w:rsid w:val="0095020D"/>
    <w:rsid w:val="009512E2"/>
    <w:rsid w:val="009514D9"/>
    <w:rsid w:val="00952640"/>
    <w:rsid w:val="00953532"/>
    <w:rsid w:val="00954226"/>
    <w:rsid w:val="00956812"/>
    <w:rsid w:val="00957C11"/>
    <w:rsid w:val="00967CD3"/>
    <w:rsid w:val="00967EB8"/>
    <w:rsid w:val="00967FB4"/>
    <w:rsid w:val="00970A9B"/>
    <w:rsid w:val="00973B54"/>
    <w:rsid w:val="00976AE1"/>
    <w:rsid w:val="009771DB"/>
    <w:rsid w:val="009779B0"/>
    <w:rsid w:val="00985AD6"/>
    <w:rsid w:val="00987AA4"/>
    <w:rsid w:val="00987CC5"/>
    <w:rsid w:val="00993E82"/>
    <w:rsid w:val="00995E37"/>
    <w:rsid w:val="00995E85"/>
    <w:rsid w:val="009A0D97"/>
    <w:rsid w:val="009B0B54"/>
    <w:rsid w:val="009B1224"/>
    <w:rsid w:val="009B27E2"/>
    <w:rsid w:val="009B42FE"/>
    <w:rsid w:val="009B6B08"/>
    <w:rsid w:val="009C11AC"/>
    <w:rsid w:val="009C1FD9"/>
    <w:rsid w:val="009C7EEE"/>
    <w:rsid w:val="009D065B"/>
    <w:rsid w:val="009D1FC1"/>
    <w:rsid w:val="009D2731"/>
    <w:rsid w:val="009D51BB"/>
    <w:rsid w:val="009D51CC"/>
    <w:rsid w:val="009D7601"/>
    <w:rsid w:val="009E4C40"/>
    <w:rsid w:val="009E659C"/>
    <w:rsid w:val="009E7D0F"/>
    <w:rsid w:val="009F0FE4"/>
    <w:rsid w:val="009F2693"/>
    <w:rsid w:val="00A008D5"/>
    <w:rsid w:val="00A01EC0"/>
    <w:rsid w:val="00A03857"/>
    <w:rsid w:val="00A054A6"/>
    <w:rsid w:val="00A05AD5"/>
    <w:rsid w:val="00A138C9"/>
    <w:rsid w:val="00A1435F"/>
    <w:rsid w:val="00A155F4"/>
    <w:rsid w:val="00A25F08"/>
    <w:rsid w:val="00A2614C"/>
    <w:rsid w:val="00A27F0C"/>
    <w:rsid w:val="00A30EAD"/>
    <w:rsid w:val="00A32A48"/>
    <w:rsid w:val="00A33370"/>
    <w:rsid w:val="00A36B08"/>
    <w:rsid w:val="00A36F3A"/>
    <w:rsid w:val="00A40BD6"/>
    <w:rsid w:val="00A40CC8"/>
    <w:rsid w:val="00A41A65"/>
    <w:rsid w:val="00A44DFD"/>
    <w:rsid w:val="00A44F1F"/>
    <w:rsid w:val="00A46BB0"/>
    <w:rsid w:val="00A47F98"/>
    <w:rsid w:val="00A53CF5"/>
    <w:rsid w:val="00A57134"/>
    <w:rsid w:val="00A65918"/>
    <w:rsid w:val="00A67902"/>
    <w:rsid w:val="00A7154C"/>
    <w:rsid w:val="00A72345"/>
    <w:rsid w:val="00A74B18"/>
    <w:rsid w:val="00A77C9D"/>
    <w:rsid w:val="00A81A27"/>
    <w:rsid w:val="00A82454"/>
    <w:rsid w:val="00A840A4"/>
    <w:rsid w:val="00A845DD"/>
    <w:rsid w:val="00A849B2"/>
    <w:rsid w:val="00A86F94"/>
    <w:rsid w:val="00A871F1"/>
    <w:rsid w:val="00A87590"/>
    <w:rsid w:val="00A878F2"/>
    <w:rsid w:val="00A93DBA"/>
    <w:rsid w:val="00A955DD"/>
    <w:rsid w:val="00A976C8"/>
    <w:rsid w:val="00AA0ABD"/>
    <w:rsid w:val="00AA0E1C"/>
    <w:rsid w:val="00AA28C3"/>
    <w:rsid w:val="00AA55B4"/>
    <w:rsid w:val="00AA67D9"/>
    <w:rsid w:val="00AA748E"/>
    <w:rsid w:val="00AB0BC7"/>
    <w:rsid w:val="00AB0D53"/>
    <w:rsid w:val="00AB1919"/>
    <w:rsid w:val="00AB6B8A"/>
    <w:rsid w:val="00AC00B3"/>
    <w:rsid w:val="00AC5980"/>
    <w:rsid w:val="00AD33E5"/>
    <w:rsid w:val="00AD4321"/>
    <w:rsid w:val="00AD43A9"/>
    <w:rsid w:val="00AD57D1"/>
    <w:rsid w:val="00AD73C1"/>
    <w:rsid w:val="00AE0742"/>
    <w:rsid w:val="00AE570B"/>
    <w:rsid w:val="00AF140A"/>
    <w:rsid w:val="00AF617E"/>
    <w:rsid w:val="00AF7AE4"/>
    <w:rsid w:val="00B00950"/>
    <w:rsid w:val="00B01E9C"/>
    <w:rsid w:val="00B02497"/>
    <w:rsid w:val="00B04019"/>
    <w:rsid w:val="00B04C0A"/>
    <w:rsid w:val="00B057DA"/>
    <w:rsid w:val="00B2186C"/>
    <w:rsid w:val="00B22074"/>
    <w:rsid w:val="00B22090"/>
    <w:rsid w:val="00B23AE3"/>
    <w:rsid w:val="00B23EDC"/>
    <w:rsid w:val="00B304FA"/>
    <w:rsid w:val="00B35588"/>
    <w:rsid w:val="00B36D0F"/>
    <w:rsid w:val="00B3777E"/>
    <w:rsid w:val="00B4333C"/>
    <w:rsid w:val="00B435AC"/>
    <w:rsid w:val="00B449B4"/>
    <w:rsid w:val="00B52536"/>
    <w:rsid w:val="00B56A11"/>
    <w:rsid w:val="00B60644"/>
    <w:rsid w:val="00B606AD"/>
    <w:rsid w:val="00B7304C"/>
    <w:rsid w:val="00B73901"/>
    <w:rsid w:val="00B75080"/>
    <w:rsid w:val="00B77EBA"/>
    <w:rsid w:val="00B9212E"/>
    <w:rsid w:val="00B95F75"/>
    <w:rsid w:val="00BA0494"/>
    <w:rsid w:val="00BA1A93"/>
    <w:rsid w:val="00BA2E23"/>
    <w:rsid w:val="00BA4A85"/>
    <w:rsid w:val="00BA544B"/>
    <w:rsid w:val="00BA5571"/>
    <w:rsid w:val="00BA7923"/>
    <w:rsid w:val="00BB3704"/>
    <w:rsid w:val="00BB3E3E"/>
    <w:rsid w:val="00BB4C61"/>
    <w:rsid w:val="00BB6CE4"/>
    <w:rsid w:val="00BB7880"/>
    <w:rsid w:val="00BC2262"/>
    <w:rsid w:val="00BC61EB"/>
    <w:rsid w:val="00BD13DC"/>
    <w:rsid w:val="00BD1BB4"/>
    <w:rsid w:val="00BD67FD"/>
    <w:rsid w:val="00BD68E3"/>
    <w:rsid w:val="00BD7D03"/>
    <w:rsid w:val="00BE0727"/>
    <w:rsid w:val="00BE1A05"/>
    <w:rsid w:val="00BE2AF3"/>
    <w:rsid w:val="00BE44C2"/>
    <w:rsid w:val="00BE4F9D"/>
    <w:rsid w:val="00BE5F36"/>
    <w:rsid w:val="00BF213C"/>
    <w:rsid w:val="00BF48CB"/>
    <w:rsid w:val="00C04EEA"/>
    <w:rsid w:val="00C11E8E"/>
    <w:rsid w:val="00C164B3"/>
    <w:rsid w:val="00C16E3D"/>
    <w:rsid w:val="00C21E84"/>
    <w:rsid w:val="00C3069D"/>
    <w:rsid w:val="00C33352"/>
    <w:rsid w:val="00C370E1"/>
    <w:rsid w:val="00C37216"/>
    <w:rsid w:val="00C4051F"/>
    <w:rsid w:val="00C4143A"/>
    <w:rsid w:val="00C45440"/>
    <w:rsid w:val="00C51A20"/>
    <w:rsid w:val="00C51C53"/>
    <w:rsid w:val="00C5340E"/>
    <w:rsid w:val="00C54B4D"/>
    <w:rsid w:val="00C57DED"/>
    <w:rsid w:val="00C6426B"/>
    <w:rsid w:val="00C65818"/>
    <w:rsid w:val="00C66D55"/>
    <w:rsid w:val="00C67267"/>
    <w:rsid w:val="00C7176D"/>
    <w:rsid w:val="00C77BAE"/>
    <w:rsid w:val="00C81203"/>
    <w:rsid w:val="00C81865"/>
    <w:rsid w:val="00C82A7B"/>
    <w:rsid w:val="00C86BAF"/>
    <w:rsid w:val="00C90044"/>
    <w:rsid w:val="00C906E1"/>
    <w:rsid w:val="00C94D9A"/>
    <w:rsid w:val="00C94FA2"/>
    <w:rsid w:val="00CA003C"/>
    <w:rsid w:val="00CA0603"/>
    <w:rsid w:val="00CA3253"/>
    <w:rsid w:val="00CA4715"/>
    <w:rsid w:val="00CA7606"/>
    <w:rsid w:val="00CB0031"/>
    <w:rsid w:val="00CC7A9A"/>
    <w:rsid w:val="00CD3290"/>
    <w:rsid w:val="00CD4445"/>
    <w:rsid w:val="00CD4A3A"/>
    <w:rsid w:val="00CD4F71"/>
    <w:rsid w:val="00CD76A1"/>
    <w:rsid w:val="00CE2171"/>
    <w:rsid w:val="00CE4CDF"/>
    <w:rsid w:val="00CE74CD"/>
    <w:rsid w:val="00CE7CF8"/>
    <w:rsid w:val="00CF036E"/>
    <w:rsid w:val="00CF0EEE"/>
    <w:rsid w:val="00CF3D66"/>
    <w:rsid w:val="00CF677F"/>
    <w:rsid w:val="00D00148"/>
    <w:rsid w:val="00D001EE"/>
    <w:rsid w:val="00D00895"/>
    <w:rsid w:val="00D00D6A"/>
    <w:rsid w:val="00D015F5"/>
    <w:rsid w:val="00D021D0"/>
    <w:rsid w:val="00D049F8"/>
    <w:rsid w:val="00D073D7"/>
    <w:rsid w:val="00D130AB"/>
    <w:rsid w:val="00D15A8F"/>
    <w:rsid w:val="00D16638"/>
    <w:rsid w:val="00D259B7"/>
    <w:rsid w:val="00D30BFC"/>
    <w:rsid w:val="00D31350"/>
    <w:rsid w:val="00D32F24"/>
    <w:rsid w:val="00D35613"/>
    <w:rsid w:val="00D37D00"/>
    <w:rsid w:val="00D422C8"/>
    <w:rsid w:val="00D4439A"/>
    <w:rsid w:val="00D44C8E"/>
    <w:rsid w:val="00D527AB"/>
    <w:rsid w:val="00D577BD"/>
    <w:rsid w:val="00D63274"/>
    <w:rsid w:val="00D64B42"/>
    <w:rsid w:val="00D70586"/>
    <w:rsid w:val="00D71C50"/>
    <w:rsid w:val="00D73367"/>
    <w:rsid w:val="00D75538"/>
    <w:rsid w:val="00D8045E"/>
    <w:rsid w:val="00D818A9"/>
    <w:rsid w:val="00D908C1"/>
    <w:rsid w:val="00D91B3A"/>
    <w:rsid w:val="00D9631E"/>
    <w:rsid w:val="00D977C9"/>
    <w:rsid w:val="00DA2010"/>
    <w:rsid w:val="00DA64EC"/>
    <w:rsid w:val="00DA6ACA"/>
    <w:rsid w:val="00DA6F19"/>
    <w:rsid w:val="00DA76A8"/>
    <w:rsid w:val="00DB01A0"/>
    <w:rsid w:val="00DB15C8"/>
    <w:rsid w:val="00DB647A"/>
    <w:rsid w:val="00DB65E9"/>
    <w:rsid w:val="00DC0258"/>
    <w:rsid w:val="00DC2252"/>
    <w:rsid w:val="00DC68DA"/>
    <w:rsid w:val="00DD119B"/>
    <w:rsid w:val="00DD323F"/>
    <w:rsid w:val="00DD3D6A"/>
    <w:rsid w:val="00DD5DDE"/>
    <w:rsid w:val="00DE19A3"/>
    <w:rsid w:val="00DE2DB9"/>
    <w:rsid w:val="00DF0256"/>
    <w:rsid w:val="00DF2193"/>
    <w:rsid w:val="00E1086A"/>
    <w:rsid w:val="00E11E8C"/>
    <w:rsid w:val="00E12638"/>
    <w:rsid w:val="00E17929"/>
    <w:rsid w:val="00E201F0"/>
    <w:rsid w:val="00E216BE"/>
    <w:rsid w:val="00E228B5"/>
    <w:rsid w:val="00E22E24"/>
    <w:rsid w:val="00E24F15"/>
    <w:rsid w:val="00E267D7"/>
    <w:rsid w:val="00E33BF5"/>
    <w:rsid w:val="00E46163"/>
    <w:rsid w:val="00E51BE5"/>
    <w:rsid w:val="00E52A7C"/>
    <w:rsid w:val="00E52D8D"/>
    <w:rsid w:val="00E57013"/>
    <w:rsid w:val="00E63A26"/>
    <w:rsid w:val="00E67DBD"/>
    <w:rsid w:val="00E70D59"/>
    <w:rsid w:val="00E71359"/>
    <w:rsid w:val="00E727A9"/>
    <w:rsid w:val="00E73E21"/>
    <w:rsid w:val="00E73E58"/>
    <w:rsid w:val="00E76AB3"/>
    <w:rsid w:val="00E76C70"/>
    <w:rsid w:val="00E774F6"/>
    <w:rsid w:val="00E77C8B"/>
    <w:rsid w:val="00E82989"/>
    <w:rsid w:val="00E83D51"/>
    <w:rsid w:val="00E868FA"/>
    <w:rsid w:val="00E9094F"/>
    <w:rsid w:val="00E91A25"/>
    <w:rsid w:val="00E91BF6"/>
    <w:rsid w:val="00E921E7"/>
    <w:rsid w:val="00EA1B3F"/>
    <w:rsid w:val="00EA1FB4"/>
    <w:rsid w:val="00EA3624"/>
    <w:rsid w:val="00EA3FCA"/>
    <w:rsid w:val="00EA40DD"/>
    <w:rsid w:val="00EA605B"/>
    <w:rsid w:val="00EA6B95"/>
    <w:rsid w:val="00EA7D80"/>
    <w:rsid w:val="00EB1ACB"/>
    <w:rsid w:val="00EB36F4"/>
    <w:rsid w:val="00EB41B3"/>
    <w:rsid w:val="00EC0DAB"/>
    <w:rsid w:val="00EC4188"/>
    <w:rsid w:val="00EC5A34"/>
    <w:rsid w:val="00ED0B47"/>
    <w:rsid w:val="00ED4568"/>
    <w:rsid w:val="00ED6335"/>
    <w:rsid w:val="00EE7503"/>
    <w:rsid w:val="00EF39D8"/>
    <w:rsid w:val="00EF5FED"/>
    <w:rsid w:val="00F00F53"/>
    <w:rsid w:val="00F06DB4"/>
    <w:rsid w:val="00F1014D"/>
    <w:rsid w:val="00F1253E"/>
    <w:rsid w:val="00F12CBA"/>
    <w:rsid w:val="00F1772F"/>
    <w:rsid w:val="00F226D2"/>
    <w:rsid w:val="00F270FE"/>
    <w:rsid w:val="00F32419"/>
    <w:rsid w:val="00F32CCA"/>
    <w:rsid w:val="00F36E9A"/>
    <w:rsid w:val="00F401C3"/>
    <w:rsid w:val="00F41340"/>
    <w:rsid w:val="00F552BD"/>
    <w:rsid w:val="00F7020B"/>
    <w:rsid w:val="00F7085C"/>
    <w:rsid w:val="00F71080"/>
    <w:rsid w:val="00F77476"/>
    <w:rsid w:val="00F807F0"/>
    <w:rsid w:val="00F872DB"/>
    <w:rsid w:val="00F94A98"/>
    <w:rsid w:val="00F94AFF"/>
    <w:rsid w:val="00F94F93"/>
    <w:rsid w:val="00FA000B"/>
    <w:rsid w:val="00FA358F"/>
    <w:rsid w:val="00FA4EFB"/>
    <w:rsid w:val="00FB3197"/>
    <w:rsid w:val="00FB65FE"/>
    <w:rsid w:val="00FB7970"/>
    <w:rsid w:val="00FC0B57"/>
    <w:rsid w:val="00FC449C"/>
    <w:rsid w:val="00FC6E18"/>
    <w:rsid w:val="00FD1E54"/>
    <w:rsid w:val="00FD724A"/>
    <w:rsid w:val="00FE2EB1"/>
    <w:rsid w:val="00FE386C"/>
    <w:rsid w:val="00FE3C56"/>
    <w:rsid w:val="00FF0700"/>
    <w:rsid w:val="00FF2DAD"/>
    <w:rsid w:val="00FF6338"/>
    <w:rsid w:val="00FF6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C5A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D32F24"/>
    <w:pPr>
      <w:tabs>
        <w:tab w:val="center" w:pos="4320"/>
        <w:tab w:val="right" w:pos="8640"/>
      </w:tabs>
    </w:pPr>
  </w:style>
  <w:style w:type="character" w:styleId="PageNumber">
    <w:name w:val="page number"/>
    <w:basedOn w:val="DefaultParagraphFont"/>
    <w:rsid w:val="00D32F24"/>
  </w:style>
  <w:style w:type="paragraph" w:styleId="Header">
    <w:name w:val="header"/>
    <w:basedOn w:val="Normal"/>
    <w:rsid w:val="00D31350"/>
    <w:pPr>
      <w:tabs>
        <w:tab w:val="center" w:pos="4320"/>
        <w:tab w:val="right" w:pos="864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C5A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D32F24"/>
    <w:pPr>
      <w:tabs>
        <w:tab w:val="center" w:pos="4320"/>
        <w:tab w:val="right" w:pos="8640"/>
      </w:tabs>
    </w:pPr>
  </w:style>
  <w:style w:type="character" w:styleId="PageNumber">
    <w:name w:val="page number"/>
    <w:basedOn w:val="DefaultParagraphFont"/>
    <w:rsid w:val="00D32F24"/>
  </w:style>
  <w:style w:type="paragraph" w:styleId="Header">
    <w:name w:val="header"/>
    <w:basedOn w:val="Normal"/>
    <w:rsid w:val="00D31350"/>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634734">
      <w:bodyDiv w:val="1"/>
      <w:marLeft w:val="0"/>
      <w:marRight w:val="0"/>
      <w:marTop w:val="0"/>
      <w:marBottom w:val="0"/>
      <w:divBdr>
        <w:top w:val="none" w:sz="0" w:space="0" w:color="auto"/>
        <w:left w:val="none" w:sz="0" w:space="0" w:color="auto"/>
        <w:bottom w:val="none" w:sz="0" w:space="0" w:color="auto"/>
        <w:right w:val="none" w:sz="0" w:space="0" w:color="auto"/>
      </w:divBdr>
    </w:div>
    <w:div w:id="142661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SU%20DUNG\Chuong%20trinh%20Trung%20Cap\GT%20VatLieuCoKhi-03-11-12_60%20tiet\Bai%2005-09%20(23-3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4DF36-CF64-47AF-8744-CA742BEA1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Bai 05-09 (23-37).dotx</Template>
  <TotalTime>4271</TotalTime>
  <Pages>15</Pages>
  <Words>3591</Words>
  <Characters>20470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MÔ N Hoò C Vâò T (lêò U CÕ Kniìll</vt:lpstr>
    </vt:vector>
  </TitlesOfParts>
  <Company>Home</Company>
  <LinksUpToDate>false</LinksUpToDate>
  <CharactersWithSpaces>24013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MÔ N Hoò C Vâò T (lêò U CÕ Kniìll</dc:title>
  <dc:creator>PhuongHong</dc:creator>
  <cp:lastModifiedBy>PhuongHong</cp:lastModifiedBy>
  <cp:revision>14</cp:revision>
  <cp:lastPrinted>2005-02-17T15:44:00Z</cp:lastPrinted>
  <dcterms:created xsi:type="dcterms:W3CDTF">2014-06-24T02:07:00Z</dcterms:created>
  <dcterms:modified xsi:type="dcterms:W3CDTF">2014-10-26T12:48:00Z</dcterms:modified>
</cp:coreProperties>
</file>